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BC078" w14:textId="067610D2" w:rsidR="00BC7775" w:rsidRPr="000E1FB1" w:rsidRDefault="00716C1E" w:rsidP="007F23AE">
      <w:pPr>
        <w:pStyle w:val="BestekKop1"/>
      </w:pPr>
      <w:bookmarkStart w:id="0" w:name="_Toc448087066"/>
      <w:bookmarkStart w:id="1" w:name="_Toc213176976"/>
      <w:r>
        <w:t>B</w:t>
      </w:r>
      <w:r w:rsidR="00BC7775">
        <w:t>jlage</w:t>
      </w:r>
      <w:r>
        <w:t xml:space="preserve"> </w:t>
      </w:r>
      <w:r w:rsidR="00125D76">
        <w:t>10</w:t>
      </w:r>
      <w:r>
        <w:t xml:space="preserve"> </w:t>
      </w:r>
      <w:r w:rsidR="00BC7775">
        <w:t xml:space="preserve"> Format Kerncompetenties</w:t>
      </w:r>
      <w:bookmarkEnd w:id="0"/>
      <w:bookmarkEnd w:id="1"/>
    </w:p>
    <w:p w14:paraId="58338F23" w14:textId="77777777" w:rsidR="00BC7775" w:rsidRPr="000E1FB1" w:rsidRDefault="00BC7775" w:rsidP="67ECEEED">
      <w:pPr>
        <w:suppressAutoHyphens/>
        <w:overflowPunct w:val="0"/>
        <w:autoSpaceDE w:val="0"/>
        <w:spacing w:line="276" w:lineRule="auto"/>
        <w:textAlignment w:val="baseline"/>
        <w:rPr>
          <w:rFonts w:ascii="Corbel" w:hAnsi="Corbel"/>
          <w:sz w:val="20"/>
          <w:szCs w:val="20"/>
        </w:rPr>
      </w:pPr>
      <w:r w:rsidRPr="67ECEEED">
        <w:rPr>
          <w:rFonts w:ascii="Corbel" w:hAnsi="Corbel"/>
          <w:sz w:val="20"/>
          <w:szCs w:val="20"/>
        </w:rPr>
        <w:t>Betreft aanbesteding:</w:t>
      </w:r>
    </w:p>
    <w:p w14:paraId="2CB96FF4" w14:textId="758B9EB5" w:rsidR="000E1FB1" w:rsidRPr="00716C1E" w:rsidRDefault="000E1FB1" w:rsidP="67ECEEED">
      <w:pPr>
        <w:tabs>
          <w:tab w:val="left" w:pos="2930"/>
        </w:tabs>
        <w:spacing w:line="276" w:lineRule="auto"/>
        <w:outlineLvl w:val="0"/>
        <w:rPr>
          <w:rFonts w:ascii="Corbel" w:hAnsi="Corbel"/>
          <w:b/>
          <w:bCs/>
          <w:sz w:val="20"/>
          <w:szCs w:val="20"/>
        </w:rPr>
      </w:pPr>
      <w:r w:rsidRPr="00716C1E">
        <w:rPr>
          <w:rFonts w:ascii="Corbel" w:hAnsi="Corbel"/>
          <w:b/>
          <w:bCs/>
          <w:color w:val="000000" w:themeColor="text1"/>
          <w:sz w:val="20"/>
          <w:szCs w:val="20"/>
        </w:rPr>
        <w:t xml:space="preserve">Raamovereenkomst inhuur Financiën en </w:t>
      </w:r>
      <w:r w:rsidRPr="00716C1E">
        <w:rPr>
          <w:rFonts w:ascii="Corbel" w:hAnsi="Corbel"/>
          <w:b/>
          <w:bCs/>
          <w:color w:val="0D0D0D" w:themeColor="text1" w:themeTint="F2"/>
          <w:sz w:val="20"/>
          <w:szCs w:val="20"/>
        </w:rPr>
        <w:t xml:space="preserve">Verbijzonderde Interne Controle </w:t>
      </w:r>
      <w:r w:rsidRPr="00716C1E">
        <w:rPr>
          <w:rFonts w:ascii="Corbel" w:hAnsi="Corbel"/>
          <w:b/>
          <w:bCs/>
          <w:color w:val="000000" w:themeColor="text1"/>
          <w:sz w:val="20"/>
          <w:szCs w:val="20"/>
        </w:rPr>
        <w:t>professionals</w:t>
      </w:r>
    </w:p>
    <w:p w14:paraId="14641C07" w14:textId="68450680" w:rsidR="009F6ED9" w:rsidRPr="00716C1E" w:rsidRDefault="00BC7775" w:rsidP="67ECEEED">
      <w:pPr>
        <w:spacing w:line="276" w:lineRule="auto"/>
        <w:outlineLvl w:val="0"/>
        <w:rPr>
          <w:rFonts w:ascii="Corbel" w:eastAsia="Corbel" w:hAnsi="Corbel" w:cs="Corbel"/>
          <w:sz w:val="20"/>
          <w:szCs w:val="20"/>
        </w:rPr>
      </w:pPr>
      <w:r w:rsidRPr="00716C1E">
        <w:rPr>
          <w:rFonts w:ascii="Corbel" w:hAnsi="Corbel"/>
          <w:sz w:val="20"/>
          <w:szCs w:val="20"/>
        </w:rPr>
        <w:t xml:space="preserve">Provincie </w:t>
      </w:r>
      <w:r w:rsidR="000E1FB1" w:rsidRPr="00716C1E">
        <w:rPr>
          <w:rFonts w:ascii="Corbel" w:hAnsi="Corbel"/>
          <w:sz w:val="20"/>
          <w:szCs w:val="20"/>
        </w:rPr>
        <w:t xml:space="preserve">Noord-Holland, TN kenmerk </w:t>
      </w:r>
      <w:r w:rsidR="009F6ED9" w:rsidRPr="00716C1E">
        <w:rPr>
          <w:rFonts w:ascii="Corbel" w:eastAsia="Corbel" w:hAnsi="Corbel" w:cs="Corbel"/>
          <w:color w:val="191614"/>
          <w:sz w:val="20"/>
          <w:szCs w:val="20"/>
        </w:rPr>
        <w:t>551853</w:t>
      </w:r>
    </w:p>
    <w:p w14:paraId="042A4C54" w14:textId="77777777" w:rsidR="00BC7775" w:rsidRPr="00AB0009" w:rsidRDefault="00BC7775" w:rsidP="67ECEEED">
      <w:pPr>
        <w:suppressAutoHyphens/>
        <w:overflowPunct w:val="0"/>
        <w:autoSpaceDE w:val="0"/>
        <w:spacing w:line="276" w:lineRule="auto"/>
        <w:textAlignment w:val="baseline"/>
        <w:rPr>
          <w:rFonts w:ascii="Corbel" w:hAnsi="Corbel"/>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AB0009" w14:paraId="6622C31C" w14:textId="77777777" w:rsidTr="67ECEEED">
        <w:trPr>
          <w:trHeight w:val="126"/>
          <w:jc w:val="center"/>
        </w:trPr>
        <w:tc>
          <w:tcPr>
            <w:tcW w:w="8519" w:type="dxa"/>
            <w:gridSpan w:val="2"/>
            <w:shd w:val="clear" w:color="auto" w:fill="000000" w:themeFill="text1"/>
          </w:tcPr>
          <w:p w14:paraId="65BEDCA0" w14:textId="77777777" w:rsidR="00BC7775" w:rsidRPr="00AB0009" w:rsidRDefault="00BC7775" w:rsidP="67ECEEED">
            <w:pPr>
              <w:pStyle w:val="Voetnoottekst"/>
              <w:spacing w:line="276" w:lineRule="auto"/>
              <w:rPr>
                <w:rFonts w:ascii="Corbel" w:hAnsi="Corbel"/>
                <w:b/>
                <w:bCs/>
                <w:color w:val="FFFFFF" w:themeColor="background1"/>
                <w:sz w:val="18"/>
                <w:szCs w:val="18"/>
              </w:rPr>
            </w:pPr>
            <w:r w:rsidRPr="67ECEEED">
              <w:rPr>
                <w:rFonts w:ascii="Corbel" w:hAnsi="Corbel"/>
                <w:b/>
                <w:bCs/>
                <w:sz w:val="18"/>
                <w:szCs w:val="18"/>
              </w:rPr>
              <w:t>Kerncompetentie 1:</w:t>
            </w:r>
            <w:r w:rsidRPr="67ECEEED">
              <w:rPr>
                <w:rFonts w:ascii="Corbel" w:hAnsi="Corbel"/>
                <w:sz w:val="18"/>
                <w:szCs w:val="18"/>
              </w:rPr>
              <w:t xml:space="preserve"> </w:t>
            </w:r>
            <w:r w:rsidRPr="67ECEEED">
              <w:rPr>
                <w:rFonts w:ascii="Corbel" w:hAnsi="Corbel"/>
                <w:b/>
                <w:bCs/>
                <w:i/>
                <w:iCs/>
                <w:sz w:val="18"/>
                <w:szCs w:val="18"/>
                <w:highlight w:val="lightGray"/>
              </w:rPr>
              <w:t>&lt;Invullen gevraagde kerncompetentie&gt;</w:t>
            </w:r>
          </w:p>
        </w:tc>
      </w:tr>
      <w:tr w:rsidR="00BC7775" w:rsidRPr="00AB0009" w14:paraId="36B2BDD9" w14:textId="77777777" w:rsidTr="67ECEEED">
        <w:trPr>
          <w:jc w:val="center"/>
        </w:trPr>
        <w:tc>
          <w:tcPr>
            <w:tcW w:w="4970" w:type="dxa"/>
          </w:tcPr>
          <w:p w14:paraId="5EA3F2F8"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Naam referentie-organisatie</w:t>
            </w:r>
          </w:p>
        </w:tc>
        <w:tc>
          <w:tcPr>
            <w:tcW w:w="3549" w:type="dxa"/>
          </w:tcPr>
          <w:p w14:paraId="52AD0037"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highlight w:val="lightGray"/>
              </w:rPr>
              <w:t>&lt;…&gt;</w:t>
            </w:r>
          </w:p>
          <w:p w14:paraId="51EE1BF1"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r>
      <w:tr w:rsidR="00BC7775" w:rsidRPr="00AB0009" w14:paraId="20FAB147" w14:textId="77777777" w:rsidTr="67ECEEED">
        <w:trPr>
          <w:jc w:val="center"/>
        </w:trPr>
        <w:tc>
          <w:tcPr>
            <w:tcW w:w="4970" w:type="dxa"/>
          </w:tcPr>
          <w:p w14:paraId="022A0ABF"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Adresgegevens referentie-organisatie</w:t>
            </w:r>
          </w:p>
        </w:tc>
        <w:tc>
          <w:tcPr>
            <w:tcW w:w="3549" w:type="dxa"/>
          </w:tcPr>
          <w:p w14:paraId="21EAFDDB"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r w:rsidRPr="67ECEEED">
              <w:rPr>
                <w:rFonts w:ascii="Corbel" w:hAnsi="Corbel"/>
                <w:highlight w:val="lightGray"/>
              </w:rPr>
              <w:t>&lt;…&gt;</w:t>
            </w:r>
          </w:p>
          <w:p w14:paraId="4F198471"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tc>
      </w:tr>
      <w:tr w:rsidR="00BC7775" w:rsidRPr="00AB0009" w14:paraId="7944A174" w14:textId="77777777" w:rsidTr="67ECEEED">
        <w:trPr>
          <w:trHeight w:val="675"/>
          <w:jc w:val="center"/>
        </w:trPr>
        <w:tc>
          <w:tcPr>
            <w:tcW w:w="4970" w:type="dxa"/>
          </w:tcPr>
          <w:p w14:paraId="4C6FBC8C"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Activiteiten referentie-organisatie</w:t>
            </w:r>
          </w:p>
        </w:tc>
        <w:tc>
          <w:tcPr>
            <w:tcW w:w="3549" w:type="dxa"/>
          </w:tcPr>
          <w:p w14:paraId="75A112D5"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r w:rsidRPr="67ECEEED">
              <w:rPr>
                <w:rFonts w:ascii="Corbel" w:hAnsi="Corbel"/>
                <w:highlight w:val="lightGray"/>
              </w:rPr>
              <w:t>&lt;…&gt;</w:t>
            </w:r>
          </w:p>
          <w:p w14:paraId="3F5C7CA0"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5A25DAB8"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tc>
      </w:tr>
      <w:tr w:rsidR="00BC7775" w:rsidRPr="00AB0009" w14:paraId="3617CF43" w14:textId="77777777" w:rsidTr="67ECEEED">
        <w:trPr>
          <w:jc w:val="center"/>
        </w:trPr>
        <w:tc>
          <w:tcPr>
            <w:tcW w:w="4970" w:type="dxa"/>
          </w:tcPr>
          <w:p w14:paraId="58F2CC76"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Contactpersoon referentie-organisatie</w:t>
            </w:r>
          </w:p>
        </w:tc>
        <w:tc>
          <w:tcPr>
            <w:tcW w:w="3549" w:type="dxa"/>
          </w:tcPr>
          <w:p w14:paraId="759AA54D"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highlight w:val="lightGray"/>
              </w:rPr>
              <w:t>&lt;…&gt;</w:t>
            </w:r>
          </w:p>
          <w:p w14:paraId="48C48464"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r>
      <w:tr w:rsidR="00BC7775" w:rsidRPr="00AB0009" w14:paraId="01B0DDE6" w14:textId="77777777" w:rsidTr="67ECEEED">
        <w:trPr>
          <w:jc w:val="center"/>
        </w:trPr>
        <w:tc>
          <w:tcPr>
            <w:tcW w:w="4970" w:type="dxa"/>
          </w:tcPr>
          <w:p w14:paraId="4A771C80"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Telefoonnummer contactpersoon referentie-organisatie</w:t>
            </w:r>
          </w:p>
        </w:tc>
        <w:tc>
          <w:tcPr>
            <w:tcW w:w="3549" w:type="dxa"/>
          </w:tcPr>
          <w:p w14:paraId="568D2833"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highlight w:val="lightGray"/>
              </w:rPr>
              <w:t>&lt;…&gt;</w:t>
            </w:r>
          </w:p>
          <w:p w14:paraId="004C143B"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r>
      <w:tr w:rsidR="00BC7775" w:rsidRPr="00AB0009" w14:paraId="1FCE0CFC" w14:textId="77777777" w:rsidTr="67ECEEED">
        <w:trPr>
          <w:jc w:val="center"/>
        </w:trPr>
        <w:tc>
          <w:tcPr>
            <w:tcW w:w="4970" w:type="dxa"/>
          </w:tcPr>
          <w:p w14:paraId="793D7873"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E-mail contactpersoon referentie-organisatie</w:t>
            </w:r>
          </w:p>
        </w:tc>
        <w:tc>
          <w:tcPr>
            <w:tcW w:w="3549" w:type="dxa"/>
          </w:tcPr>
          <w:p w14:paraId="4642CF53"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highlight w:val="lightGray"/>
              </w:rPr>
              <w:t>&lt;…&gt;</w:t>
            </w:r>
          </w:p>
          <w:p w14:paraId="0C186B03"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r>
      <w:tr w:rsidR="00BC7775" w:rsidRPr="00AB0009" w14:paraId="661BDE60" w14:textId="77777777" w:rsidTr="67ECEEED">
        <w:trPr>
          <w:jc w:val="center"/>
        </w:trPr>
        <w:tc>
          <w:tcPr>
            <w:tcW w:w="4970" w:type="dxa"/>
          </w:tcPr>
          <w:p w14:paraId="3ED4F08B"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 xml:space="preserve">Korte omschrijving van werkzaamheden waaruit de gevraagde kerncompetentie blijkt. </w:t>
            </w:r>
          </w:p>
          <w:p w14:paraId="0A1CEBE7"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1292A382"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1E977A9C"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344777FB"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34D2B2B3"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c>
          <w:tcPr>
            <w:tcW w:w="3549" w:type="dxa"/>
          </w:tcPr>
          <w:p w14:paraId="121E40B1"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r w:rsidRPr="67ECEEED">
              <w:rPr>
                <w:rFonts w:ascii="Corbel" w:hAnsi="Corbel"/>
                <w:highlight w:val="lightGray"/>
              </w:rPr>
              <w:t>&lt;…&gt;</w:t>
            </w:r>
          </w:p>
          <w:p w14:paraId="2DA47A9A"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1A00378B"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155FA1EC"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10D386B8"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1DE40C39"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50B5B635"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tc>
      </w:tr>
      <w:tr w:rsidR="00BC7775" w:rsidRPr="00AB0009" w14:paraId="08B40642" w14:textId="77777777" w:rsidTr="67ECEEED">
        <w:trPr>
          <w:jc w:val="center"/>
        </w:trPr>
        <w:tc>
          <w:tcPr>
            <w:tcW w:w="4970" w:type="dxa"/>
          </w:tcPr>
          <w:p w14:paraId="562F01E2" w14:textId="77777777" w:rsidR="00BC7775" w:rsidRPr="00AB0009" w:rsidRDefault="00BC7775" w:rsidP="67ECEEED">
            <w:pPr>
              <w:spacing w:line="276" w:lineRule="auto"/>
              <w:rPr>
                <w:rFonts w:ascii="Corbel" w:hAnsi="Corbel"/>
              </w:rPr>
            </w:pPr>
            <w:r w:rsidRPr="67ECEEED">
              <w:rPr>
                <w:rFonts w:ascii="Corbel" w:hAnsi="Corbel"/>
              </w:rPr>
              <w:t xml:space="preserve">De gevraagde kerncompetenties zijn </w:t>
            </w:r>
            <w:r w:rsidR="00D559ED" w:rsidRPr="67ECEEED">
              <w:rPr>
                <w:rFonts w:ascii="Corbel" w:hAnsi="Corbel"/>
              </w:rPr>
              <w:t>conform opdracht</w:t>
            </w:r>
            <w:r w:rsidRPr="67ECEEED">
              <w:rPr>
                <w:rFonts w:ascii="Corbel" w:hAnsi="Corbel"/>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468225A" w14:textId="77777777" w:rsidR="00BC7775" w:rsidRPr="00AB0009" w:rsidRDefault="00BC7775" w:rsidP="67ECEEED">
            <w:pPr>
              <w:spacing w:line="276" w:lineRule="auto"/>
              <w:rPr>
                <w:rFonts w:ascii="Corbel" w:hAnsi="Corbel"/>
              </w:rPr>
            </w:pPr>
          </w:p>
          <w:p w14:paraId="09FABC14"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rPr>
              <w:t>In welke periode zijn de werkzaamheden als gevraagd bij de kerncompetentie uitgevoerd?</w:t>
            </w:r>
          </w:p>
          <w:p w14:paraId="730DF586"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c>
          <w:tcPr>
            <w:tcW w:w="3549" w:type="dxa"/>
          </w:tcPr>
          <w:p w14:paraId="79910099"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r w:rsidRPr="67ECEEED">
              <w:rPr>
                <w:rFonts w:ascii="Corbel" w:hAnsi="Corbel"/>
                <w:highlight w:val="lightGray"/>
              </w:rPr>
              <w:t>Ja /Nee</w:t>
            </w:r>
          </w:p>
          <w:p w14:paraId="4AD0F594"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p>
          <w:p w14:paraId="4D69FC51"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76018930" w14:textId="77777777" w:rsidR="00BC7775" w:rsidRPr="00AB0009" w:rsidRDefault="00BC7775" w:rsidP="67ECEEED">
            <w:pPr>
              <w:spacing w:line="276" w:lineRule="auto"/>
              <w:rPr>
                <w:rFonts w:ascii="Corbel" w:hAnsi="Corbel"/>
              </w:rPr>
            </w:pPr>
          </w:p>
          <w:p w14:paraId="33F8E781"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6ED61D72"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27349999"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27F54DBD"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r w:rsidRPr="67ECEEED">
              <w:rPr>
                <w:rFonts w:ascii="Corbel" w:hAnsi="Corbel"/>
                <w:highlight w:val="lightGray"/>
              </w:rPr>
              <w:t>&lt;…&gt;</w:t>
            </w:r>
          </w:p>
        </w:tc>
      </w:tr>
      <w:tr w:rsidR="00BC7775" w:rsidRPr="00AB0009" w14:paraId="04C301F9" w14:textId="77777777" w:rsidTr="67ECEEED">
        <w:trPr>
          <w:trHeight w:val="212"/>
          <w:jc w:val="center"/>
        </w:trPr>
        <w:tc>
          <w:tcPr>
            <w:tcW w:w="8519" w:type="dxa"/>
            <w:gridSpan w:val="2"/>
          </w:tcPr>
          <w:p w14:paraId="7D60C719" w14:textId="77777777" w:rsidR="00BC7775" w:rsidRPr="00AB0009" w:rsidRDefault="00D559ED" w:rsidP="67ECEEED">
            <w:pPr>
              <w:overflowPunct w:val="0"/>
              <w:autoSpaceDE w:val="0"/>
              <w:autoSpaceDN w:val="0"/>
              <w:adjustRightInd w:val="0"/>
              <w:spacing w:line="276" w:lineRule="auto"/>
              <w:textAlignment w:val="baseline"/>
              <w:rPr>
                <w:rFonts w:ascii="Corbel" w:hAnsi="Corbel"/>
                <w:b/>
                <w:bCs/>
              </w:rPr>
            </w:pPr>
            <w:r w:rsidRPr="67ECEEED">
              <w:rPr>
                <w:rFonts w:ascii="Corbel" w:hAnsi="Corbel"/>
                <w:b/>
                <w:bCs/>
              </w:rPr>
              <w:t>Conform opdracht</w:t>
            </w:r>
          </w:p>
        </w:tc>
      </w:tr>
      <w:tr w:rsidR="00BC7775" w:rsidRPr="00AB0009" w14:paraId="577B30C6" w14:textId="77777777" w:rsidTr="67ECEEED">
        <w:trPr>
          <w:trHeight w:val="171"/>
          <w:jc w:val="center"/>
        </w:trPr>
        <w:tc>
          <w:tcPr>
            <w:tcW w:w="4970" w:type="dxa"/>
          </w:tcPr>
          <w:p w14:paraId="482F528C" w14:textId="77777777" w:rsidR="00BC7775" w:rsidRPr="00AB0009" w:rsidRDefault="00BC7775" w:rsidP="00694DC8">
            <w:pPr>
              <w:pStyle w:val="Lijstalinea1"/>
              <w:spacing w:line="276" w:lineRule="auto"/>
              <w:ind w:left="0"/>
              <w:rPr>
                <w:rFonts w:ascii="Corbel" w:hAnsi="Corbel"/>
                <w:sz w:val="18"/>
                <w:szCs w:val="18"/>
                <w:lang w:val="nl-NL"/>
              </w:rPr>
            </w:pPr>
            <w:r w:rsidRPr="00716C1E">
              <w:rPr>
                <w:rFonts w:ascii="Corbel" w:hAnsi="Corbel"/>
                <w:sz w:val="18"/>
                <w:szCs w:val="18"/>
                <w:lang w:val="nl-NL"/>
              </w:rPr>
              <w:t xml:space="preserve">Inschrijver verklaart, door het </w:t>
            </w:r>
            <w:r w:rsidR="00D559ED" w:rsidRPr="00716C1E">
              <w:rPr>
                <w:rFonts w:ascii="Corbel" w:hAnsi="Corbel"/>
                <w:sz w:val="18"/>
                <w:szCs w:val="18"/>
                <w:lang w:val="nl-NL"/>
              </w:rPr>
              <w:t>conform opdracht</w:t>
            </w:r>
            <w:r w:rsidRPr="00716C1E">
              <w:rPr>
                <w:rFonts w:ascii="Corbel" w:hAnsi="Corbel"/>
                <w:sz w:val="18"/>
                <w:szCs w:val="18"/>
                <w:lang w:val="nl-NL"/>
              </w:rPr>
              <w:t xml:space="preserve"> uitvoeren van deze opdracht, ervaring te hebben met bovengenoemde leveringen en diensten. </w:t>
            </w:r>
          </w:p>
          <w:p w14:paraId="5A7E9B53" w14:textId="77777777" w:rsidR="00BC7775" w:rsidRPr="00AB0009" w:rsidRDefault="00BC7775" w:rsidP="00694DC8">
            <w:pPr>
              <w:pStyle w:val="Lijstalinea1"/>
              <w:spacing w:line="276" w:lineRule="auto"/>
              <w:ind w:left="0"/>
              <w:rPr>
                <w:rFonts w:ascii="Corbel" w:hAnsi="Corbel"/>
                <w:sz w:val="18"/>
                <w:szCs w:val="18"/>
                <w:lang w:val="nl-NL"/>
              </w:rPr>
            </w:pPr>
          </w:p>
          <w:p w14:paraId="4619B085" w14:textId="77777777" w:rsidR="00BC7775" w:rsidRPr="00AB0009" w:rsidRDefault="00BC7775" w:rsidP="00694DC8">
            <w:pPr>
              <w:pStyle w:val="Lijstalinea1"/>
              <w:spacing w:line="276" w:lineRule="auto"/>
              <w:ind w:left="0"/>
              <w:rPr>
                <w:rFonts w:ascii="Corbel" w:hAnsi="Corbel"/>
                <w:sz w:val="18"/>
                <w:szCs w:val="18"/>
                <w:lang w:val="nl-NL"/>
              </w:rPr>
            </w:pPr>
            <w:r w:rsidRPr="00716C1E">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6295B156" w14:textId="77777777" w:rsidR="00BC7775" w:rsidRPr="00AB0009" w:rsidRDefault="00BC7775" w:rsidP="00694DC8">
            <w:pPr>
              <w:pStyle w:val="Lijstalinea1"/>
              <w:spacing w:line="276" w:lineRule="auto"/>
              <w:ind w:left="0"/>
              <w:rPr>
                <w:rFonts w:ascii="Corbel" w:hAnsi="Corbel"/>
                <w:sz w:val="18"/>
                <w:szCs w:val="18"/>
                <w:lang w:val="nl-NL"/>
              </w:rPr>
            </w:pPr>
          </w:p>
        </w:tc>
        <w:tc>
          <w:tcPr>
            <w:tcW w:w="3549" w:type="dxa"/>
          </w:tcPr>
          <w:p w14:paraId="23C113F9" w14:textId="77777777" w:rsidR="00BC7775" w:rsidRPr="00AB0009" w:rsidRDefault="00BC7775" w:rsidP="67ECEEED">
            <w:pPr>
              <w:overflowPunct w:val="0"/>
              <w:autoSpaceDE w:val="0"/>
              <w:autoSpaceDN w:val="0"/>
              <w:adjustRightInd w:val="0"/>
              <w:spacing w:line="276" w:lineRule="auto"/>
              <w:textAlignment w:val="baseline"/>
              <w:rPr>
                <w:rFonts w:ascii="Corbel" w:hAnsi="Corbel"/>
                <w:highlight w:val="lightGray"/>
              </w:rPr>
            </w:pPr>
            <w:r w:rsidRPr="67ECEEED">
              <w:rPr>
                <w:rFonts w:ascii="Corbel" w:hAnsi="Corbel"/>
                <w:highlight w:val="lightGray"/>
              </w:rPr>
              <w:t>Ja /Nee</w:t>
            </w:r>
          </w:p>
          <w:p w14:paraId="4128083B"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p w14:paraId="37D091EE" w14:textId="77777777" w:rsidR="00BC7775" w:rsidRPr="00AB0009" w:rsidRDefault="00BC7775" w:rsidP="67ECEEED">
            <w:pPr>
              <w:overflowPunct w:val="0"/>
              <w:autoSpaceDE w:val="0"/>
              <w:autoSpaceDN w:val="0"/>
              <w:adjustRightInd w:val="0"/>
              <w:spacing w:line="276" w:lineRule="auto"/>
              <w:textAlignment w:val="baseline"/>
              <w:rPr>
                <w:rFonts w:ascii="Corbel" w:hAnsi="Corbel"/>
              </w:rPr>
            </w:pPr>
          </w:p>
        </w:tc>
      </w:tr>
    </w:tbl>
    <w:p w14:paraId="2C0B098D" w14:textId="77777777" w:rsidR="00BC7775" w:rsidRPr="00AB0009" w:rsidRDefault="00BC7775" w:rsidP="67ECEEED">
      <w:pPr>
        <w:autoSpaceDE w:val="0"/>
        <w:autoSpaceDN w:val="0"/>
        <w:adjustRightInd w:val="0"/>
        <w:spacing w:line="240" w:lineRule="auto"/>
        <w:contextualSpacing/>
        <w:rPr>
          <w:rFonts w:ascii="Corbel" w:hAnsi="Corbel"/>
          <w:caps/>
          <w:highlight w:val="cyan"/>
        </w:rPr>
      </w:pPr>
    </w:p>
    <w:p w14:paraId="3E7A3619" w14:textId="77777777" w:rsidR="00BC7775" w:rsidRPr="00AB0009" w:rsidRDefault="00BC7775" w:rsidP="67ECEEED">
      <w:pPr>
        <w:autoSpaceDE w:val="0"/>
        <w:autoSpaceDN w:val="0"/>
        <w:adjustRightInd w:val="0"/>
        <w:spacing w:line="240" w:lineRule="auto"/>
        <w:contextualSpacing/>
        <w:rPr>
          <w:rFonts w:ascii="Corbel" w:hAnsi="Corbel"/>
          <w:caps/>
          <w:highlight w:val="cyan"/>
        </w:rPr>
      </w:pPr>
    </w:p>
    <w:p w14:paraId="5D49D6F6" w14:textId="77777777" w:rsidR="008D613A" w:rsidRPr="00AB0009" w:rsidRDefault="008D613A" w:rsidP="67ECEEED">
      <w:pPr>
        <w:spacing w:line="276" w:lineRule="auto"/>
        <w:rPr>
          <w:rFonts w:ascii="Corbel" w:hAnsi="Corbel"/>
        </w:rPr>
      </w:pPr>
    </w:p>
    <w:sectPr w:rsidR="008D613A" w:rsidRPr="00AB0009" w:rsidSect="00716C1E">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ADA3D" w14:textId="77777777" w:rsidR="0030030C" w:rsidRDefault="0030030C">
      <w:r>
        <w:separator/>
      </w:r>
    </w:p>
    <w:p w14:paraId="3B9314A7" w14:textId="77777777" w:rsidR="0030030C" w:rsidRDefault="0030030C"/>
    <w:p w14:paraId="148C10E1" w14:textId="77777777" w:rsidR="0030030C" w:rsidRDefault="0030030C" w:rsidP="001A6D9C"/>
  </w:endnote>
  <w:endnote w:type="continuationSeparator" w:id="0">
    <w:p w14:paraId="59BED197" w14:textId="77777777" w:rsidR="0030030C" w:rsidRDefault="0030030C">
      <w:r>
        <w:continuationSeparator/>
      </w:r>
    </w:p>
    <w:p w14:paraId="087B6D05" w14:textId="77777777" w:rsidR="0030030C" w:rsidRDefault="0030030C"/>
    <w:p w14:paraId="02120028" w14:textId="77777777" w:rsidR="0030030C" w:rsidRDefault="0030030C" w:rsidP="001A6D9C"/>
  </w:endnote>
  <w:endnote w:type="continuationNotice" w:id="1">
    <w:p w14:paraId="2379907A" w14:textId="77777777" w:rsidR="0030030C" w:rsidRDefault="003003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1DB7A67E" w14:paraId="2C462069" w14:textId="77777777" w:rsidTr="67ECEEED">
      <w:trPr>
        <w:trHeight w:val="300"/>
      </w:trPr>
      <w:tc>
        <w:tcPr>
          <w:tcW w:w="2830" w:type="dxa"/>
        </w:tcPr>
        <w:p w14:paraId="0E752547" w14:textId="1004DF65" w:rsidR="1DB7A67E" w:rsidRDefault="1DB7A67E" w:rsidP="1DB7A67E">
          <w:pPr>
            <w:pStyle w:val="Koptekst"/>
            <w:ind w:left="-115"/>
          </w:pPr>
        </w:p>
      </w:tc>
      <w:tc>
        <w:tcPr>
          <w:tcW w:w="2830" w:type="dxa"/>
        </w:tcPr>
        <w:p w14:paraId="23B2EB9B" w14:textId="649E0837" w:rsidR="1DB7A67E" w:rsidRDefault="1DB7A67E" w:rsidP="1DB7A67E">
          <w:pPr>
            <w:pStyle w:val="Koptekst"/>
            <w:jc w:val="center"/>
          </w:pPr>
        </w:p>
      </w:tc>
      <w:tc>
        <w:tcPr>
          <w:tcW w:w="2830" w:type="dxa"/>
        </w:tcPr>
        <w:p w14:paraId="3C55EAB1" w14:textId="7D131A82" w:rsidR="1DB7A67E" w:rsidRDefault="1DB7A67E" w:rsidP="1DB7A67E">
          <w:pPr>
            <w:pStyle w:val="Koptekst"/>
            <w:ind w:right="-115"/>
            <w:jc w:val="right"/>
          </w:pPr>
        </w:p>
      </w:tc>
    </w:tr>
  </w:tbl>
  <w:p w14:paraId="289CDBE5" w14:textId="1082D040" w:rsidR="1DB7A67E" w:rsidRDefault="1DB7A67E" w:rsidP="1DB7A67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6EC7E" w14:textId="301B86F5" w:rsidR="00440D3A" w:rsidRDefault="00440D3A" w:rsidP="00E02713">
    <w:pPr>
      <w:pStyle w:val="Voettekst"/>
      <w:jc w:val="right"/>
    </w:pPr>
    <w:r w:rsidRPr="67ECEEED">
      <w:rPr>
        <w:sz w:val="18"/>
        <w:szCs w:val="18"/>
      </w:rPr>
      <w:fldChar w:fldCharType="begin"/>
    </w:r>
    <w:r w:rsidRPr="67ECEEED">
      <w:rPr>
        <w:sz w:val="18"/>
        <w:szCs w:val="18"/>
      </w:rPr>
      <w:instrText xml:space="preserve"> PAGE   \* MERGEFORMAT </w:instrText>
    </w:r>
    <w:r w:rsidRPr="67ECEEED">
      <w:rPr>
        <w:sz w:val="18"/>
        <w:szCs w:val="18"/>
      </w:rPr>
      <w:fldChar w:fldCharType="separate"/>
    </w:r>
    <w:r w:rsidR="67ECEEED" w:rsidRPr="67ECEEED">
      <w:rPr>
        <w:sz w:val="18"/>
        <w:szCs w:val="18"/>
      </w:rPr>
      <w:t>27</w:t>
    </w:r>
    <w:r w:rsidRPr="67ECEEED">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1DB7A67E" w14:paraId="43723D1A" w14:textId="77777777" w:rsidTr="67ECEEED">
      <w:trPr>
        <w:trHeight w:val="300"/>
      </w:trPr>
      <w:tc>
        <w:tcPr>
          <w:tcW w:w="2830" w:type="dxa"/>
        </w:tcPr>
        <w:p w14:paraId="441F0DAE" w14:textId="118B1C2E" w:rsidR="1DB7A67E" w:rsidRDefault="1DB7A67E" w:rsidP="1DB7A67E">
          <w:pPr>
            <w:pStyle w:val="Koptekst"/>
            <w:ind w:left="-115"/>
          </w:pPr>
        </w:p>
      </w:tc>
      <w:tc>
        <w:tcPr>
          <w:tcW w:w="2830" w:type="dxa"/>
        </w:tcPr>
        <w:p w14:paraId="126BEF9A" w14:textId="2243A3FF" w:rsidR="1DB7A67E" w:rsidRDefault="1DB7A67E" w:rsidP="1DB7A67E">
          <w:pPr>
            <w:pStyle w:val="Koptekst"/>
            <w:jc w:val="center"/>
          </w:pPr>
        </w:p>
      </w:tc>
      <w:tc>
        <w:tcPr>
          <w:tcW w:w="2830" w:type="dxa"/>
        </w:tcPr>
        <w:p w14:paraId="146826F7" w14:textId="6744297C" w:rsidR="1DB7A67E" w:rsidRDefault="1DB7A67E" w:rsidP="1DB7A67E">
          <w:pPr>
            <w:pStyle w:val="Koptekst"/>
            <w:ind w:right="-115"/>
            <w:jc w:val="right"/>
          </w:pPr>
        </w:p>
      </w:tc>
    </w:tr>
  </w:tbl>
  <w:p w14:paraId="13A972D6" w14:textId="19ED7D29" w:rsidR="1DB7A67E" w:rsidRDefault="1DB7A67E" w:rsidP="1DB7A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75F4" w14:textId="77777777" w:rsidR="0030030C" w:rsidRDefault="0030030C" w:rsidP="001A6D9C">
      <w:r>
        <w:separator/>
      </w:r>
    </w:p>
  </w:footnote>
  <w:footnote w:type="continuationSeparator" w:id="0">
    <w:p w14:paraId="3A1E2109" w14:textId="77777777" w:rsidR="0030030C" w:rsidRDefault="0030030C">
      <w:r>
        <w:continuationSeparator/>
      </w:r>
    </w:p>
    <w:p w14:paraId="30E637D4" w14:textId="77777777" w:rsidR="0030030C" w:rsidRDefault="0030030C"/>
    <w:p w14:paraId="0AF88687" w14:textId="77777777" w:rsidR="0030030C" w:rsidRDefault="0030030C" w:rsidP="001A6D9C"/>
  </w:footnote>
  <w:footnote w:type="continuationNotice" w:id="1">
    <w:p w14:paraId="6B0A5108" w14:textId="77777777" w:rsidR="0030030C" w:rsidRDefault="003003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0106" w14:textId="54A3BE36" w:rsidR="00440D3A" w:rsidRPr="00C5696A" w:rsidRDefault="67ECEEED" w:rsidP="67ECEEED">
    <w:pPr>
      <w:pStyle w:val="Koptekst"/>
      <w:pBdr>
        <w:bottom w:val="single" w:sz="4" w:space="0" w:color="000000"/>
      </w:pBdr>
      <w:tabs>
        <w:tab w:val="clear" w:pos="4536"/>
        <w:tab w:val="clear" w:pos="9072"/>
      </w:tabs>
      <w:rPr>
        <w:rFonts w:ascii="Corbel" w:hAnsi="Corbel"/>
        <w:sz w:val="20"/>
        <w:szCs w:val="20"/>
      </w:rPr>
    </w:pPr>
    <w:r w:rsidRPr="67ECEEED">
      <w:rPr>
        <w:rFonts w:ascii="Corbel" w:hAnsi="Corbel"/>
        <w:sz w:val="18"/>
        <w:szCs w:val="18"/>
      </w:rPr>
      <w:t>Inschrijvingsleidraad raamovereenkomst inhuur Professionals FINVIC</w:t>
    </w:r>
    <w:r w:rsidR="70ACE41E">
      <w:tab/>
    </w:r>
    <w:r w:rsidR="70ACE41E">
      <w:tab/>
    </w:r>
    <w:r w:rsidR="70ACE41E">
      <w:tab/>
    </w:r>
    <w:r w:rsidRPr="67ECEEED">
      <w:rPr>
        <w:rFonts w:ascii="Corbel" w:hAnsi="Corbel"/>
        <w:sz w:val="20"/>
        <w:szCs w:val="20"/>
      </w:rPr>
      <w:t xml:space="preserve"> </w:t>
    </w:r>
  </w:p>
  <w:p w14:paraId="57473059" w14:textId="49D02CC2" w:rsidR="00440D3A" w:rsidRPr="00CF4485" w:rsidRDefault="67ECEEED" w:rsidP="67ECEEED">
    <w:pPr>
      <w:pStyle w:val="Koptekst"/>
      <w:pBdr>
        <w:bottom w:val="single" w:sz="4" w:space="0" w:color="000000"/>
      </w:pBdr>
      <w:tabs>
        <w:tab w:val="clear" w:pos="4536"/>
        <w:tab w:val="clear" w:pos="9072"/>
      </w:tabs>
    </w:pPr>
    <w:r w:rsidRPr="67ECEEED">
      <w:rPr>
        <w:rFonts w:ascii="Corbel" w:hAnsi="Corbel"/>
        <w:sz w:val="18"/>
        <w:szCs w:val="18"/>
      </w:rPr>
      <w:t>Provincie Noord-Holland</w:t>
    </w:r>
    <w:r w:rsidR="3EAAF7B6">
      <w:tab/>
    </w:r>
    <w:r w:rsidR="3EAAF7B6">
      <w:tab/>
    </w:r>
    <w:r w:rsidR="3EAAF7B6">
      <w:tab/>
    </w:r>
    <w:r w:rsidR="3EAAF7B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BE97" w14:textId="4AEB2B28" w:rsidR="00440D3A" w:rsidRPr="00C5696A" w:rsidRDefault="67ECEEED" w:rsidP="67ECEEED">
    <w:pPr>
      <w:pStyle w:val="Koptekst"/>
      <w:pBdr>
        <w:bottom w:val="single" w:sz="4" w:space="0" w:color="auto"/>
      </w:pBdr>
      <w:tabs>
        <w:tab w:val="clear" w:pos="4536"/>
        <w:tab w:val="clear" w:pos="9072"/>
      </w:tabs>
      <w:rPr>
        <w:rFonts w:ascii="Corbel" w:hAnsi="Corbel"/>
        <w:sz w:val="20"/>
        <w:szCs w:val="20"/>
      </w:rPr>
    </w:pPr>
    <w:r w:rsidRPr="67ECEEED">
      <w:rPr>
        <w:rFonts w:ascii="Corbel" w:hAnsi="Corbel"/>
        <w:sz w:val="18"/>
        <w:szCs w:val="18"/>
      </w:rPr>
      <w:t>Inschrijvingsleidraad raamovereenkomst inhuur Professionals FINVIC</w:t>
    </w:r>
  </w:p>
  <w:p w14:paraId="13448904" w14:textId="6D0A63ED" w:rsidR="00440D3A" w:rsidRPr="00C5696A" w:rsidRDefault="67ECEEED" w:rsidP="67ECEEED">
    <w:pPr>
      <w:pStyle w:val="Koptekst"/>
      <w:pBdr>
        <w:bottom w:val="single" w:sz="4" w:space="0" w:color="auto"/>
      </w:pBdr>
      <w:tabs>
        <w:tab w:val="clear" w:pos="4536"/>
        <w:tab w:val="clear" w:pos="9072"/>
      </w:tabs>
    </w:pPr>
    <w:r w:rsidRPr="67ECEEED">
      <w:rPr>
        <w:rFonts w:ascii="Corbel" w:hAnsi="Corbel"/>
        <w:sz w:val="18"/>
        <w:szCs w:val="18"/>
      </w:rPr>
      <w:t>Provincie Noord-Holland</w:t>
    </w:r>
    <w:r w:rsidR="39F2992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CE73" w14:textId="56B0195D" w:rsidR="1DB7A67E" w:rsidRPr="00716C1E" w:rsidRDefault="1DB7A67E" w:rsidP="00716C1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27082D"/>
    <w:multiLevelType w:val="hybridMultilevel"/>
    <w:tmpl w:val="B16E36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7E51E4E"/>
    <w:multiLevelType w:val="hybridMultilevel"/>
    <w:tmpl w:val="7E5C2230"/>
    <w:lvl w:ilvl="0" w:tplc="6864347E">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3642434"/>
    <w:multiLevelType w:val="hybridMultilevel"/>
    <w:tmpl w:val="290049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223626"/>
    <w:multiLevelType w:val="hybridMultilevel"/>
    <w:tmpl w:val="D298D1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7A420C5"/>
    <w:multiLevelType w:val="hybridMultilevel"/>
    <w:tmpl w:val="CF8482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6"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F687DCD"/>
    <w:multiLevelType w:val="hybridMultilevel"/>
    <w:tmpl w:val="D610E2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3A36BF6"/>
    <w:multiLevelType w:val="multilevel"/>
    <w:tmpl w:val="1A1E69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2D8F001B"/>
    <w:multiLevelType w:val="hybridMultilevel"/>
    <w:tmpl w:val="90E63F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4"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5" w15:restartNumberingAfterBreak="0">
    <w:nsid w:val="317B06EF"/>
    <w:multiLevelType w:val="hybridMultilevel"/>
    <w:tmpl w:val="59DA7F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7"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0" w15:restartNumberingAfterBreak="0">
    <w:nsid w:val="3D9243ED"/>
    <w:multiLevelType w:val="hybridMultilevel"/>
    <w:tmpl w:val="263AF0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2"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4"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5" w15:restartNumberingAfterBreak="0">
    <w:nsid w:val="496F7CDF"/>
    <w:multiLevelType w:val="hybridMultilevel"/>
    <w:tmpl w:val="86DE9ACC"/>
    <w:lvl w:ilvl="0" w:tplc="6E26176A">
      <w:start w:val="1"/>
      <w:numFmt w:val="bullet"/>
      <w:lvlText w:val=""/>
      <w:lvlJc w:val="left"/>
      <w:pPr>
        <w:ind w:left="360" w:hanging="360"/>
      </w:pPr>
      <w:rPr>
        <w:rFonts w:ascii="Symbol" w:hAnsi="Symbol" w:hint="default"/>
      </w:rPr>
    </w:lvl>
    <w:lvl w:ilvl="1" w:tplc="B6CE79E0" w:tentative="1">
      <w:start w:val="1"/>
      <w:numFmt w:val="bullet"/>
      <w:lvlText w:val="o"/>
      <w:lvlJc w:val="left"/>
      <w:pPr>
        <w:ind w:left="1080" w:hanging="360"/>
      </w:pPr>
      <w:rPr>
        <w:rFonts w:ascii="Courier New" w:hAnsi="Courier New" w:hint="default"/>
      </w:rPr>
    </w:lvl>
    <w:lvl w:ilvl="2" w:tplc="F4924FDA" w:tentative="1">
      <w:start w:val="1"/>
      <w:numFmt w:val="bullet"/>
      <w:lvlText w:val=""/>
      <w:lvlJc w:val="left"/>
      <w:pPr>
        <w:ind w:left="1800" w:hanging="360"/>
      </w:pPr>
      <w:rPr>
        <w:rFonts w:ascii="Wingdings" w:hAnsi="Wingdings" w:hint="default"/>
      </w:rPr>
    </w:lvl>
    <w:lvl w:ilvl="3" w:tplc="B0C4D40C" w:tentative="1">
      <w:start w:val="1"/>
      <w:numFmt w:val="bullet"/>
      <w:lvlText w:val=""/>
      <w:lvlJc w:val="left"/>
      <w:pPr>
        <w:ind w:left="2520" w:hanging="360"/>
      </w:pPr>
      <w:rPr>
        <w:rFonts w:ascii="Symbol" w:hAnsi="Symbol" w:hint="default"/>
      </w:rPr>
    </w:lvl>
    <w:lvl w:ilvl="4" w:tplc="91A873D8" w:tentative="1">
      <w:start w:val="1"/>
      <w:numFmt w:val="bullet"/>
      <w:lvlText w:val="o"/>
      <w:lvlJc w:val="left"/>
      <w:pPr>
        <w:ind w:left="3240" w:hanging="360"/>
      </w:pPr>
      <w:rPr>
        <w:rFonts w:ascii="Courier New" w:hAnsi="Courier New" w:hint="default"/>
      </w:rPr>
    </w:lvl>
    <w:lvl w:ilvl="5" w:tplc="86A00F68" w:tentative="1">
      <w:start w:val="1"/>
      <w:numFmt w:val="bullet"/>
      <w:lvlText w:val=""/>
      <w:lvlJc w:val="left"/>
      <w:pPr>
        <w:ind w:left="3960" w:hanging="360"/>
      </w:pPr>
      <w:rPr>
        <w:rFonts w:ascii="Wingdings" w:hAnsi="Wingdings" w:hint="default"/>
      </w:rPr>
    </w:lvl>
    <w:lvl w:ilvl="6" w:tplc="68CA9C0E" w:tentative="1">
      <w:start w:val="1"/>
      <w:numFmt w:val="bullet"/>
      <w:lvlText w:val=""/>
      <w:lvlJc w:val="left"/>
      <w:pPr>
        <w:ind w:left="4680" w:hanging="360"/>
      </w:pPr>
      <w:rPr>
        <w:rFonts w:ascii="Symbol" w:hAnsi="Symbol" w:hint="default"/>
      </w:rPr>
    </w:lvl>
    <w:lvl w:ilvl="7" w:tplc="51FED412" w:tentative="1">
      <w:start w:val="1"/>
      <w:numFmt w:val="bullet"/>
      <w:lvlText w:val="o"/>
      <w:lvlJc w:val="left"/>
      <w:pPr>
        <w:ind w:left="5400" w:hanging="360"/>
      </w:pPr>
      <w:rPr>
        <w:rFonts w:ascii="Courier New" w:hAnsi="Courier New" w:hint="default"/>
      </w:rPr>
    </w:lvl>
    <w:lvl w:ilvl="8" w:tplc="2D56BE72" w:tentative="1">
      <w:start w:val="1"/>
      <w:numFmt w:val="bullet"/>
      <w:lvlText w:val=""/>
      <w:lvlJc w:val="left"/>
      <w:pPr>
        <w:ind w:left="6120" w:hanging="360"/>
      </w:pPr>
      <w:rPr>
        <w:rFonts w:ascii="Wingdings" w:hAnsi="Wingdings" w:hint="default"/>
      </w:rPr>
    </w:lvl>
  </w:abstractNum>
  <w:abstractNum w:abstractNumId="3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9"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5F4D5024"/>
    <w:multiLevelType w:val="hybridMultilevel"/>
    <w:tmpl w:val="8DFA364C"/>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2"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3" w15:restartNumberingAfterBreak="0">
    <w:nsid w:val="64165AB5"/>
    <w:multiLevelType w:val="hybridMultilevel"/>
    <w:tmpl w:val="16EA96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6674DD1"/>
    <w:multiLevelType w:val="hybridMultilevel"/>
    <w:tmpl w:val="FDCAD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6"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B040951"/>
    <w:multiLevelType w:val="hybridMultilevel"/>
    <w:tmpl w:val="1E88CFD8"/>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7F070545"/>
    <w:multiLevelType w:val="hybridMultilevel"/>
    <w:tmpl w:val="11E6F1AC"/>
    <w:lvl w:ilvl="0" w:tplc="F1700806">
      <w:start w:val="1"/>
      <w:numFmt w:val="decimal"/>
      <w:lvlText w:val="%1)"/>
      <w:lvlJc w:val="left"/>
      <w:pPr>
        <w:ind w:left="360" w:hanging="360"/>
      </w:pPr>
      <w:rPr>
        <w:i w:val="0"/>
        <w:i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80611239">
    <w:abstractNumId w:val="15"/>
  </w:num>
  <w:num w:numId="2" w16cid:durableId="621961420">
    <w:abstractNumId w:val="38"/>
  </w:num>
  <w:num w:numId="3" w16cid:durableId="1469012716">
    <w:abstractNumId w:val="38"/>
  </w:num>
  <w:num w:numId="4" w16cid:durableId="1421298058">
    <w:abstractNumId w:val="38"/>
  </w:num>
  <w:num w:numId="5" w16cid:durableId="1864199742">
    <w:abstractNumId w:val="6"/>
  </w:num>
  <w:num w:numId="6" w16cid:durableId="1222134618">
    <w:abstractNumId w:val="23"/>
  </w:num>
  <w:num w:numId="7" w16cid:durableId="1736664352">
    <w:abstractNumId w:val="45"/>
  </w:num>
  <w:num w:numId="8" w16cid:durableId="2119831211">
    <w:abstractNumId w:val="1"/>
  </w:num>
  <w:num w:numId="9" w16cid:durableId="1376856569">
    <w:abstractNumId w:val="0"/>
  </w:num>
  <w:num w:numId="10" w16cid:durableId="1877816745">
    <w:abstractNumId w:val="3"/>
  </w:num>
  <w:num w:numId="11" w16cid:durableId="699088081">
    <w:abstractNumId w:val="16"/>
  </w:num>
  <w:num w:numId="12" w16cid:durableId="757024021">
    <w:abstractNumId w:val="24"/>
  </w:num>
  <w:num w:numId="13" w16cid:durableId="2013799045">
    <w:abstractNumId w:val="12"/>
  </w:num>
  <w:num w:numId="14" w16cid:durableId="707796270">
    <w:abstractNumId w:val="50"/>
  </w:num>
  <w:num w:numId="15" w16cid:durableId="2075665769">
    <w:abstractNumId w:val="42"/>
  </w:num>
  <w:num w:numId="16" w16cid:durableId="761419359">
    <w:abstractNumId w:val="32"/>
  </w:num>
  <w:num w:numId="17" w16cid:durableId="1573277982">
    <w:abstractNumId w:val="18"/>
  </w:num>
  <w:num w:numId="18" w16cid:durableId="1359508704">
    <w:abstractNumId w:val="8"/>
  </w:num>
  <w:num w:numId="19" w16cid:durableId="2002196836">
    <w:abstractNumId w:val="34"/>
  </w:num>
  <w:num w:numId="20" w16cid:durableId="18802445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880656">
    <w:abstractNumId w:val="26"/>
  </w:num>
  <w:num w:numId="22" w16cid:durableId="1532375383">
    <w:abstractNumId w:val="9"/>
  </w:num>
  <w:num w:numId="23" w16cid:durableId="345524338">
    <w:abstractNumId w:val="20"/>
  </w:num>
  <w:num w:numId="24" w16cid:durableId="788166107">
    <w:abstractNumId w:val="29"/>
  </w:num>
  <w:num w:numId="25" w16cid:durableId="413012283">
    <w:abstractNumId w:val="37"/>
  </w:num>
  <w:num w:numId="26" w16cid:durableId="407968834">
    <w:abstractNumId w:val="48"/>
  </w:num>
  <w:num w:numId="27" w16cid:durableId="1520587566">
    <w:abstractNumId w:val="10"/>
  </w:num>
  <w:num w:numId="28" w16cid:durableId="1337268244">
    <w:abstractNumId w:val="27"/>
  </w:num>
  <w:num w:numId="29" w16cid:durableId="1511406227">
    <w:abstractNumId w:val="39"/>
  </w:num>
  <w:num w:numId="30" w16cid:durableId="586235449">
    <w:abstractNumId w:val="21"/>
  </w:num>
  <w:num w:numId="31" w16cid:durableId="282426852">
    <w:abstractNumId w:val="46"/>
  </w:num>
  <w:num w:numId="32" w16cid:durableId="1469593827">
    <w:abstractNumId w:val="28"/>
  </w:num>
  <w:num w:numId="33" w16cid:durableId="592586569">
    <w:abstractNumId w:val="31"/>
  </w:num>
  <w:num w:numId="34" w16cid:durableId="322515558">
    <w:abstractNumId w:val="36"/>
  </w:num>
  <w:num w:numId="35" w16cid:durableId="98375343">
    <w:abstractNumId w:val="47"/>
  </w:num>
  <w:num w:numId="36" w16cid:durableId="515653419">
    <w:abstractNumId w:val="33"/>
  </w:num>
  <w:num w:numId="37" w16cid:durableId="1606576915">
    <w:abstractNumId w:val="7"/>
  </w:num>
  <w:num w:numId="38" w16cid:durableId="1841382607">
    <w:abstractNumId w:val="19"/>
  </w:num>
  <w:num w:numId="39" w16cid:durableId="507670497">
    <w:abstractNumId w:val="44"/>
  </w:num>
  <w:num w:numId="40" w16cid:durableId="1718317427">
    <w:abstractNumId w:val="11"/>
  </w:num>
  <w:num w:numId="41" w16cid:durableId="1791245274">
    <w:abstractNumId w:val="35"/>
  </w:num>
  <w:num w:numId="42" w16cid:durableId="850097904">
    <w:abstractNumId w:val="13"/>
  </w:num>
  <w:num w:numId="43" w16cid:durableId="943611533">
    <w:abstractNumId w:val="17"/>
  </w:num>
  <w:num w:numId="44" w16cid:durableId="1513763875">
    <w:abstractNumId w:val="43"/>
  </w:num>
  <w:num w:numId="45" w16cid:durableId="974063066">
    <w:abstractNumId w:val="30"/>
  </w:num>
  <w:num w:numId="46" w16cid:durableId="1458983298">
    <w:abstractNumId w:val="25"/>
  </w:num>
  <w:num w:numId="47" w16cid:durableId="516889887">
    <w:abstractNumId w:val="40"/>
  </w:num>
  <w:num w:numId="48" w16cid:durableId="806507268">
    <w:abstractNumId w:val="49"/>
  </w:num>
  <w:num w:numId="49" w16cid:durableId="884558155">
    <w:abstractNumId w:val="51"/>
  </w:num>
  <w:num w:numId="50" w16cid:durableId="1051071782">
    <w:abstractNumId w:val="5"/>
  </w:num>
  <w:num w:numId="51" w16cid:durableId="125125203">
    <w:abstractNumId w:val="22"/>
  </w:num>
  <w:num w:numId="52" w16cid:durableId="1167863611">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80"/>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1ED0"/>
    <w:rsid w:val="000021B6"/>
    <w:rsid w:val="00002391"/>
    <w:rsid w:val="00002605"/>
    <w:rsid w:val="00002F15"/>
    <w:rsid w:val="00003AD4"/>
    <w:rsid w:val="00003D84"/>
    <w:rsid w:val="000045D1"/>
    <w:rsid w:val="0000548D"/>
    <w:rsid w:val="00005500"/>
    <w:rsid w:val="00005502"/>
    <w:rsid w:val="000059E9"/>
    <w:rsid w:val="000059FC"/>
    <w:rsid w:val="00006936"/>
    <w:rsid w:val="00006B43"/>
    <w:rsid w:val="00007503"/>
    <w:rsid w:val="0000775C"/>
    <w:rsid w:val="00007AB4"/>
    <w:rsid w:val="00010AF9"/>
    <w:rsid w:val="00010BA6"/>
    <w:rsid w:val="00010E90"/>
    <w:rsid w:val="00010EAF"/>
    <w:rsid w:val="00011980"/>
    <w:rsid w:val="000126CE"/>
    <w:rsid w:val="00013372"/>
    <w:rsid w:val="00013485"/>
    <w:rsid w:val="000158D6"/>
    <w:rsid w:val="0001596A"/>
    <w:rsid w:val="00015D28"/>
    <w:rsid w:val="00015E2D"/>
    <w:rsid w:val="00016265"/>
    <w:rsid w:val="0001638A"/>
    <w:rsid w:val="000168B3"/>
    <w:rsid w:val="00016AD3"/>
    <w:rsid w:val="00016FCB"/>
    <w:rsid w:val="00017663"/>
    <w:rsid w:val="00017ACB"/>
    <w:rsid w:val="00017C1C"/>
    <w:rsid w:val="000205F1"/>
    <w:rsid w:val="000211FC"/>
    <w:rsid w:val="00021453"/>
    <w:rsid w:val="000214AA"/>
    <w:rsid w:val="000214CF"/>
    <w:rsid w:val="00021B62"/>
    <w:rsid w:val="00021EEF"/>
    <w:rsid w:val="00022564"/>
    <w:rsid w:val="000229DA"/>
    <w:rsid w:val="00022D1A"/>
    <w:rsid w:val="000242D9"/>
    <w:rsid w:val="00025496"/>
    <w:rsid w:val="0002597A"/>
    <w:rsid w:val="0002607B"/>
    <w:rsid w:val="00026825"/>
    <w:rsid w:val="00026D86"/>
    <w:rsid w:val="0002781F"/>
    <w:rsid w:val="000305B5"/>
    <w:rsid w:val="000306E2"/>
    <w:rsid w:val="00030AB3"/>
    <w:rsid w:val="0003144E"/>
    <w:rsid w:val="00031AE5"/>
    <w:rsid w:val="000336FF"/>
    <w:rsid w:val="00033F42"/>
    <w:rsid w:val="000342F3"/>
    <w:rsid w:val="000348E2"/>
    <w:rsid w:val="00035162"/>
    <w:rsid w:val="0003525B"/>
    <w:rsid w:val="00035296"/>
    <w:rsid w:val="000355BE"/>
    <w:rsid w:val="00035A8B"/>
    <w:rsid w:val="00037449"/>
    <w:rsid w:val="000375D8"/>
    <w:rsid w:val="00037ECB"/>
    <w:rsid w:val="0004050A"/>
    <w:rsid w:val="00040BB5"/>
    <w:rsid w:val="00040E3C"/>
    <w:rsid w:val="00041E8C"/>
    <w:rsid w:val="000428F6"/>
    <w:rsid w:val="00042FE2"/>
    <w:rsid w:val="000440EB"/>
    <w:rsid w:val="00044696"/>
    <w:rsid w:val="000471BB"/>
    <w:rsid w:val="00047F73"/>
    <w:rsid w:val="000500B6"/>
    <w:rsid w:val="0005057C"/>
    <w:rsid w:val="00050798"/>
    <w:rsid w:val="00050861"/>
    <w:rsid w:val="00050FA5"/>
    <w:rsid w:val="00051CD7"/>
    <w:rsid w:val="00051E8C"/>
    <w:rsid w:val="00053026"/>
    <w:rsid w:val="000552ED"/>
    <w:rsid w:val="000554C5"/>
    <w:rsid w:val="0005550E"/>
    <w:rsid w:val="000556F2"/>
    <w:rsid w:val="0005695C"/>
    <w:rsid w:val="00056B27"/>
    <w:rsid w:val="00057569"/>
    <w:rsid w:val="00057CEB"/>
    <w:rsid w:val="00057CF8"/>
    <w:rsid w:val="00057D8D"/>
    <w:rsid w:val="00060592"/>
    <w:rsid w:val="00060C68"/>
    <w:rsid w:val="00060E79"/>
    <w:rsid w:val="00061DB6"/>
    <w:rsid w:val="0006260D"/>
    <w:rsid w:val="00062E96"/>
    <w:rsid w:val="00062FB1"/>
    <w:rsid w:val="0006385C"/>
    <w:rsid w:val="00063C8E"/>
    <w:rsid w:val="00063DE1"/>
    <w:rsid w:val="000644CB"/>
    <w:rsid w:val="00065436"/>
    <w:rsid w:val="00065CF7"/>
    <w:rsid w:val="000660A5"/>
    <w:rsid w:val="00066423"/>
    <w:rsid w:val="00066908"/>
    <w:rsid w:val="00066AEA"/>
    <w:rsid w:val="00070A02"/>
    <w:rsid w:val="00070C57"/>
    <w:rsid w:val="00071ADA"/>
    <w:rsid w:val="00071D86"/>
    <w:rsid w:val="000721B6"/>
    <w:rsid w:val="0007236B"/>
    <w:rsid w:val="00072567"/>
    <w:rsid w:val="0007280D"/>
    <w:rsid w:val="00073D56"/>
    <w:rsid w:val="0007413F"/>
    <w:rsid w:val="00074B9E"/>
    <w:rsid w:val="00074BFA"/>
    <w:rsid w:val="00074E37"/>
    <w:rsid w:val="0007547B"/>
    <w:rsid w:val="0007585D"/>
    <w:rsid w:val="00076AC5"/>
    <w:rsid w:val="00076C9F"/>
    <w:rsid w:val="00077161"/>
    <w:rsid w:val="00077897"/>
    <w:rsid w:val="000805E5"/>
    <w:rsid w:val="00080A45"/>
    <w:rsid w:val="00080D8D"/>
    <w:rsid w:val="000825CC"/>
    <w:rsid w:val="00082EE1"/>
    <w:rsid w:val="00083911"/>
    <w:rsid w:val="00083BAF"/>
    <w:rsid w:val="00083F4B"/>
    <w:rsid w:val="000843A6"/>
    <w:rsid w:val="000853FE"/>
    <w:rsid w:val="000861C7"/>
    <w:rsid w:val="000870B8"/>
    <w:rsid w:val="00087154"/>
    <w:rsid w:val="0008760D"/>
    <w:rsid w:val="00087A1F"/>
    <w:rsid w:val="00087C9C"/>
    <w:rsid w:val="00087D6E"/>
    <w:rsid w:val="00090D05"/>
    <w:rsid w:val="00090E6D"/>
    <w:rsid w:val="0009261D"/>
    <w:rsid w:val="00092795"/>
    <w:rsid w:val="00092B72"/>
    <w:rsid w:val="0009364A"/>
    <w:rsid w:val="00093B0B"/>
    <w:rsid w:val="00093D96"/>
    <w:rsid w:val="0009463B"/>
    <w:rsid w:val="0009545F"/>
    <w:rsid w:val="0009554C"/>
    <w:rsid w:val="00095AA1"/>
    <w:rsid w:val="00095C59"/>
    <w:rsid w:val="00096392"/>
    <w:rsid w:val="00096615"/>
    <w:rsid w:val="00097117"/>
    <w:rsid w:val="00097346"/>
    <w:rsid w:val="000974E6"/>
    <w:rsid w:val="00097C85"/>
    <w:rsid w:val="000A04C5"/>
    <w:rsid w:val="000A0716"/>
    <w:rsid w:val="000A27B4"/>
    <w:rsid w:val="000A27D0"/>
    <w:rsid w:val="000A2871"/>
    <w:rsid w:val="000A2D9E"/>
    <w:rsid w:val="000A4412"/>
    <w:rsid w:val="000A47E3"/>
    <w:rsid w:val="000A54BA"/>
    <w:rsid w:val="000A569E"/>
    <w:rsid w:val="000A60F1"/>
    <w:rsid w:val="000A6640"/>
    <w:rsid w:val="000A7236"/>
    <w:rsid w:val="000A7607"/>
    <w:rsid w:val="000B0067"/>
    <w:rsid w:val="000B01F6"/>
    <w:rsid w:val="000B0C94"/>
    <w:rsid w:val="000B10FB"/>
    <w:rsid w:val="000B2FAD"/>
    <w:rsid w:val="000B3267"/>
    <w:rsid w:val="000B3907"/>
    <w:rsid w:val="000B3B6F"/>
    <w:rsid w:val="000B4096"/>
    <w:rsid w:val="000B40E8"/>
    <w:rsid w:val="000B4C27"/>
    <w:rsid w:val="000B51EC"/>
    <w:rsid w:val="000B5907"/>
    <w:rsid w:val="000B5C8C"/>
    <w:rsid w:val="000B5F6B"/>
    <w:rsid w:val="000B6478"/>
    <w:rsid w:val="000B6584"/>
    <w:rsid w:val="000B668F"/>
    <w:rsid w:val="000B794E"/>
    <w:rsid w:val="000B7AA9"/>
    <w:rsid w:val="000C013F"/>
    <w:rsid w:val="000C04DD"/>
    <w:rsid w:val="000C1E5C"/>
    <w:rsid w:val="000C2D2F"/>
    <w:rsid w:val="000C2E31"/>
    <w:rsid w:val="000C2FB5"/>
    <w:rsid w:val="000C40B9"/>
    <w:rsid w:val="000C518B"/>
    <w:rsid w:val="000C567C"/>
    <w:rsid w:val="000C588F"/>
    <w:rsid w:val="000C5E25"/>
    <w:rsid w:val="000C5F7A"/>
    <w:rsid w:val="000C64EE"/>
    <w:rsid w:val="000C6B4A"/>
    <w:rsid w:val="000C7008"/>
    <w:rsid w:val="000C70F9"/>
    <w:rsid w:val="000C75A0"/>
    <w:rsid w:val="000C7828"/>
    <w:rsid w:val="000C7FE1"/>
    <w:rsid w:val="000CEADE"/>
    <w:rsid w:val="000D11A1"/>
    <w:rsid w:val="000D123D"/>
    <w:rsid w:val="000D12B6"/>
    <w:rsid w:val="000D17C2"/>
    <w:rsid w:val="000D1EFC"/>
    <w:rsid w:val="000D2CC0"/>
    <w:rsid w:val="000D34B3"/>
    <w:rsid w:val="000D35BE"/>
    <w:rsid w:val="000D3863"/>
    <w:rsid w:val="000D39D9"/>
    <w:rsid w:val="000D45F0"/>
    <w:rsid w:val="000D601B"/>
    <w:rsid w:val="000D78B9"/>
    <w:rsid w:val="000E07F0"/>
    <w:rsid w:val="000E0EA5"/>
    <w:rsid w:val="000E1153"/>
    <w:rsid w:val="000E13A6"/>
    <w:rsid w:val="000E1FB1"/>
    <w:rsid w:val="000E21B7"/>
    <w:rsid w:val="000E225E"/>
    <w:rsid w:val="000E3090"/>
    <w:rsid w:val="000E3F8B"/>
    <w:rsid w:val="000E5AEA"/>
    <w:rsid w:val="000E5EC9"/>
    <w:rsid w:val="000E6FCC"/>
    <w:rsid w:val="000E7088"/>
    <w:rsid w:val="000F03F6"/>
    <w:rsid w:val="000F062D"/>
    <w:rsid w:val="000F1374"/>
    <w:rsid w:val="000F1728"/>
    <w:rsid w:val="000F2DA1"/>
    <w:rsid w:val="000F2F79"/>
    <w:rsid w:val="000F35D0"/>
    <w:rsid w:val="000F38B6"/>
    <w:rsid w:val="000F3F16"/>
    <w:rsid w:val="000F4597"/>
    <w:rsid w:val="000F4771"/>
    <w:rsid w:val="000F4C6A"/>
    <w:rsid w:val="000F4E09"/>
    <w:rsid w:val="000F5426"/>
    <w:rsid w:val="000F5887"/>
    <w:rsid w:val="000F69F2"/>
    <w:rsid w:val="000F6FA2"/>
    <w:rsid w:val="000F79BF"/>
    <w:rsid w:val="001004B0"/>
    <w:rsid w:val="001012EB"/>
    <w:rsid w:val="00101678"/>
    <w:rsid w:val="00101FB1"/>
    <w:rsid w:val="001026BD"/>
    <w:rsid w:val="00102848"/>
    <w:rsid w:val="00102E0C"/>
    <w:rsid w:val="0010328B"/>
    <w:rsid w:val="0010390C"/>
    <w:rsid w:val="00104431"/>
    <w:rsid w:val="001046AC"/>
    <w:rsid w:val="00105320"/>
    <w:rsid w:val="001054EC"/>
    <w:rsid w:val="001055EF"/>
    <w:rsid w:val="0010574D"/>
    <w:rsid w:val="00105DA3"/>
    <w:rsid w:val="001063BB"/>
    <w:rsid w:val="00106646"/>
    <w:rsid w:val="001073DA"/>
    <w:rsid w:val="0010767C"/>
    <w:rsid w:val="001103D2"/>
    <w:rsid w:val="00110D5C"/>
    <w:rsid w:val="00111489"/>
    <w:rsid w:val="0011200C"/>
    <w:rsid w:val="0011229C"/>
    <w:rsid w:val="0011297E"/>
    <w:rsid w:val="00113DC0"/>
    <w:rsid w:val="00113DE9"/>
    <w:rsid w:val="001152FA"/>
    <w:rsid w:val="00115504"/>
    <w:rsid w:val="0011600F"/>
    <w:rsid w:val="001169DC"/>
    <w:rsid w:val="00116F4A"/>
    <w:rsid w:val="0011707E"/>
    <w:rsid w:val="00117E62"/>
    <w:rsid w:val="00117EDE"/>
    <w:rsid w:val="00121607"/>
    <w:rsid w:val="001220C5"/>
    <w:rsid w:val="001221C1"/>
    <w:rsid w:val="0012293E"/>
    <w:rsid w:val="001229BE"/>
    <w:rsid w:val="00122DC5"/>
    <w:rsid w:val="00123526"/>
    <w:rsid w:val="001237F1"/>
    <w:rsid w:val="00123F4C"/>
    <w:rsid w:val="0012417F"/>
    <w:rsid w:val="00124266"/>
    <w:rsid w:val="00124397"/>
    <w:rsid w:val="001246E2"/>
    <w:rsid w:val="001247D1"/>
    <w:rsid w:val="00125743"/>
    <w:rsid w:val="00125D76"/>
    <w:rsid w:val="001260D4"/>
    <w:rsid w:val="0012645F"/>
    <w:rsid w:val="00126934"/>
    <w:rsid w:val="00126A7B"/>
    <w:rsid w:val="00127386"/>
    <w:rsid w:val="00127DA3"/>
    <w:rsid w:val="001304B8"/>
    <w:rsid w:val="00130802"/>
    <w:rsid w:val="0013160E"/>
    <w:rsid w:val="00132096"/>
    <w:rsid w:val="001329ED"/>
    <w:rsid w:val="00132AE8"/>
    <w:rsid w:val="0013468A"/>
    <w:rsid w:val="0013558D"/>
    <w:rsid w:val="0013723B"/>
    <w:rsid w:val="00137CCB"/>
    <w:rsid w:val="00141890"/>
    <w:rsid w:val="001419E9"/>
    <w:rsid w:val="00141D99"/>
    <w:rsid w:val="00142431"/>
    <w:rsid w:val="001428C6"/>
    <w:rsid w:val="001428E6"/>
    <w:rsid w:val="00142F66"/>
    <w:rsid w:val="00142FE4"/>
    <w:rsid w:val="00143187"/>
    <w:rsid w:val="00143EDA"/>
    <w:rsid w:val="00144228"/>
    <w:rsid w:val="00145F6C"/>
    <w:rsid w:val="001478A8"/>
    <w:rsid w:val="00147CCD"/>
    <w:rsid w:val="00147ED6"/>
    <w:rsid w:val="00150551"/>
    <w:rsid w:val="0015082A"/>
    <w:rsid w:val="00151218"/>
    <w:rsid w:val="001513AD"/>
    <w:rsid w:val="00152E67"/>
    <w:rsid w:val="00153AD8"/>
    <w:rsid w:val="0015452B"/>
    <w:rsid w:val="001547B6"/>
    <w:rsid w:val="00154DA2"/>
    <w:rsid w:val="00155390"/>
    <w:rsid w:val="00155DA6"/>
    <w:rsid w:val="0015619E"/>
    <w:rsid w:val="00156C7F"/>
    <w:rsid w:val="00156E1D"/>
    <w:rsid w:val="00156E52"/>
    <w:rsid w:val="001576A0"/>
    <w:rsid w:val="00160282"/>
    <w:rsid w:val="0016089D"/>
    <w:rsid w:val="00160991"/>
    <w:rsid w:val="00160A57"/>
    <w:rsid w:val="0016118D"/>
    <w:rsid w:val="0016166D"/>
    <w:rsid w:val="001627EF"/>
    <w:rsid w:val="00162A11"/>
    <w:rsid w:val="00162BED"/>
    <w:rsid w:val="0016354C"/>
    <w:rsid w:val="0016368C"/>
    <w:rsid w:val="00163B33"/>
    <w:rsid w:val="00163BEF"/>
    <w:rsid w:val="00164AAC"/>
    <w:rsid w:val="00164D90"/>
    <w:rsid w:val="00164DF1"/>
    <w:rsid w:val="00165F64"/>
    <w:rsid w:val="0016670D"/>
    <w:rsid w:val="00166720"/>
    <w:rsid w:val="00166AAA"/>
    <w:rsid w:val="001671DA"/>
    <w:rsid w:val="00167CD7"/>
    <w:rsid w:val="0017067C"/>
    <w:rsid w:val="00171348"/>
    <w:rsid w:val="00171BE1"/>
    <w:rsid w:val="00172180"/>
    <w:rsid w:val="001729BC"/>
    <w:rsid w:val="0017377B"/>
    <w:rsid w:val="00173F2D"/>
    <w:rsid w:val="001747A1"/>
    <w:rsid w:val="00174A15"/>
    <w:rsid w:val="00175866"/>
    <w:rsid w:val="00175F68"/>
    <w:rsid w:val="00176463"/>
    <w:rsid w:val="001766C8"/>
    <w:rsid w:val="00177308"/>
    <w:rsid w:val="001810B5"/>
    <w:rsid w:val="00181302"/>
    <w:rsid w:val="0018197C"/>
    <w:rsid w:val="001822D5"/>
    <w:rsid w:val="00182828"/>
    <w:rsid w:val="00183154"/>
    <w:rsid w:val="00184862"/>
    <w:rsid w:val="00184A0A"/>
    <w:rsid w:val="00184FB3"/>
    <w:rsid w:val="001850DA"/>
    <w:rsid w:val="00185CAC"/>
    <w:rsid w:val="001861DE"/>
    <w:rsid w:val="00186AC8"/>
    <w:rsid w:val="00187161"/>
    <w:rsid w:val="001871BF"/>
    <w:rsid w:val="00187276"/>
    <w:rsid w:val="0018734F"/>
    <w:rsid w:val="001901BF"/>
    <w:rsid w:val="0019030C"/>
    <w:rsid w:val="001909A0"/>
    <w:rsid w:val="00190EC6"/>
    <w:rsid w:val="00191092"/>
    <w:rsid w:val="00191C01"/>
    <w:rsid w:val="0019261A"/>
    <w:rsid w:val="001940F4"/>
    <w:rsid w:val="001944FB"/>
    <w:rsid w:val="001949CE"/>
    <w:rsid w:val="00194B7E"/>
    <w:rsid w:val="00194CA7"/>
    <w:rsid w:val="00194CDF"/>
    <w:rsid w:val="00195EF3"/>
    <w:rsid w:val="001962CB"/>
    <w:rsid w:val="001969B2"/>
    <w:rsid w:val="00197200"/>
    <w:rsid w:val="001A014B"/>
    <w:rsid w:val="001A108C"/>
    <w:rsid w:val="001A1621"/>
    <w:rsid w:val="001A17B8"/>
    <w:rsid w:val="001A1F1F"/>
    <w:rsid w:val="001A2628"/>
    <w:rsid w:val="001A265B"/>
    <w:rsid w:val="001A3065"/>
    <w:rsid w:val="001A35E5"/>
    <w:rsid w:val="001A4083"/>
    <w:rsid w:val="001A4878"/>
    <w:rsid w:val="001A4EB4"/>
    <w:rsid w:val="001A51A1"/>
    <w:rsid w:val="001A5259"/>
    <w:rsid w:val="001A554B"/>
    <w:rsid w:val="001A5D17"/>
    <w:rsid w:val="001A6D9C"/>
    <w:rsid w:val="001A6DFF"/>
    <w:rsid w:val="001A75D4"/>
    <w:rsid w:val="001AABCF"/>
    <w:rsid w:val="001B04AF"/>
    <w:rsid w:val="001B106B"/>
    <w:rsid w:val="001B152A"/>
    <w:rsid w:val="001B16C6"/>
    <w:rsid w:val="001B17FF"/>
    <w:rsid w:val="001B1EFB"/>
    <w:rsid w:val="001B2BAB"/>
    <w:rsid w:val="001B2F0E"/>
    <w:rsid w:val="001B3A08"/>
    <w:rsid w:val="001B3AAD"/>
    <w:rsid w:val="001B4033"/>
    <w:rsid w:val="001B48C1"/>
    <w:rsid w:val="001B5556"/>
    <w:rsid w:val="001B57DD"/>
    <w:rsid w:val="001B5945"/>
    <w:rsid w:val="001B610D"/>
    <w:rsid w:val="001B7797"/>
    <w:rsid w:val="001B7B6A"/>
    <w:rsid w:val="001C0012"/>
    <w:rsid w:val="001C041E"/>
    <w:rsid w:val="001C10D0"/>
    <w:rsid w:val="001C1A9C"/>
    <w:rsid w:val="001C1D5E"/>
    <w:rsid w:val="001C20EB"/>
    <w:rsid w:val="001C2333"/>
    <w:rsid w:val="001C23F3"/>
    <w:rsid w:val="001C3499"/>
    <w:rsid w:val="001C376E"/>
    <w:rsid w:val="001C4835"/>
    <w:rsid w:val="001C4AED"/>
    <w:rsid w:val="001C4C34"/>
    <w:rsid w:val="001C4EC3"/>
    <w:rsid w:val="001C51F2"/>
    <w:rsid w:val="001C6F01"/>
    <w:rsid w:val="001C6F82"/>
    <w:rsid w:val="001C7392"/>
    <w:rsid w:val="001C7887"/>
    <w:rsid w:val="001D036B"/>
    <w:rsid w:val="001D0549"/>
    <w:rsid w:val="001D09E7"/>
    <w:rsid w:val="001D11B3"/>
    <w:rsid w:val="001D14D9"/>
    <w:rsid w:val="001D162E"/>
    <w:rsid w:val="001D1AC7"/>
    <w:rsid w:val="001D2728"/>
    <w:rsid w:val="001D36FD"/>
    <w:rsid w:val="001D3ACB"/>
    <w:rsid w:val="001D4BE5"/>
    <w:rsid w:val="001D5BB1"/>
    <w:rsid w:val="001D5E58"/>
    <w:rsid w:val="001D644D"/>
    <w:rsid w:val="001D6FF5"/>
    <w:rsid w:val="001D7210"/>
    <w:rsid w:val="001D7719"/>
    <w:rsid w:val="001D7890"/>
    <w:rsid w:val="001D7F8B"/>
    <w:rsid w:val="001E016E"/>
    <w:rsid w:val="001E073E"/>
    <w:rsid w:val="001E0C6D"/>
    <w:rsid w:val="001E129A"/>
    <w:rsid w:val="001E28F9"/>
    <w:rsid w:val="001E30E9"/>
    <w:rsid w:val="001E328B"/>
    <w:rsid w:val="001E337C"/>
    <w:rsid w:val="001E3E19"/>
    <w:rsid w:val="001E5B45"/>
    <w:rsid w:val="001E7993"/>
    <w:rsid w:val="001E7D1E"/>
    <w:rsid w:val="001F045B"/>
    <w:rsid w:val="001F053A"/>
    <w:rsid w:val="001F07CE"/>
    <w:rsid w:val="001F0EE9"/>
    <w:rsid w:val="001F13AC"/>
    <w:rsid w:val="001F1577"/>
    <w:rsid w:val="001F1665"/>
    <w:rsid w:val="001F16E4"/>
    <w:rsid w:val="001F1B94"/>
    <w:rsid w:val="001F1F65"/>
    <w:rsid w:val="001F2665"/>
    <w:rsid w:val="001F2BBB"/>
    <w:rsid w:val="001F2F15"/>
    <w:rsid w:val="001F335C"/>
    <w:rsid w:val="001F3407"/>
    <w:rsid w:val="001F3B42"/>
    <w:rsid w:val="001F3F43"/>
    <w:rsid w:val="001F46B9"/>
    <w:rsid w:val="001F70B1"/>
    <w:rsid w:val="001F74EC"/>
    <w:rsid w:val="001F79DA"/>
    <w:rsid w:val="001F7DAD"/>
    <w:rsid w:val="0020088F"/>
    <w:rsid w:val="00200CA5"/>
    <w:rsid w:val="00201FB8"/>
    <w:rsid w:val="0020203D"/>
    <w:rsid w:val="00202132"/>
    <w:rsid w:val="0020240C"/>
    <w:rsid w:val="00203295"/>
    <w:rsid w:val="00203364"/>
    <w:rsid w:val="00203A86"/>
    <w:rsid w:val="00203D44"/>
    <w:rsid w:val="00204102"/>
    <w:rsid w:val="00204591"/>
    <w:rsid w:val="002047B5"/>
    <w:rsid w:val="00204C60"/>
    <w:rsid w:val="00204FDD"/>
    <w:rsid w:val="0020589C"/>
    <w:rsid w:val="002062A6"/>
    <w:rsid w:val="00206DB8"/>
    <w:rsid w:val="00207710"/>
    <w:rsid w:val="0020793C"/>
    <w:rsid w:val="002106EB"/>
    <w:rsid w:val="002107A3"/>
    <w:rsid w:val="00211537"/>
    <w:rsid w:val="002118E0"/>
    <w:rsid w:val="00212C5E"/>
    <w:rsid w:val="00212C61"/>
    <w:rsid w:val="00213240"/>
    <w:rsid w:val="00214171"/>
    <w:rsid w:val="002141A0"/>
    <w:rsid w:val="00214242"/>
    <w:rsid w:val="00214AA6"/>
    <w:rsid w:val="00214B1F"/>
    <w:rsid w:val="00214E29"/>
    <w:rsid w:val="00216450"/>
    <w:rsid w:val="00217B7E"/>
    <w:rsid w:val="002205FB"/>
    <w:rsid w:val="0022060C"/>
    <w:rsid w:val="00220926"/>
    <w:rsid w:val="00220F89"/>
    <w:rsid w:val="0022118A"/>
    <w:rsid w:val="002211D7"/>
    <w:rsid w:val="002213A3"/>
    <w:rsid w:val="002217EA"/>
    <w:rsid w:val="00222AB6"/>
    <w:rsid w:val="00223559"/>
    <w:rsid w:val="00223DDE"/>
    <w:rsid w:val="00223DE2"/>
    <w:rsid w:val="002244E4"/>
    <w:rsid w:val="002246BB"/>
    <w:rsid w:val="0022509A"/>
    <w:rsid w:val="00225E61"/>
    <w:rsid w:val="00227398"/>
    <w:rsid w:val="00227CC6"/>
    <w:rsid w:val="00227F43"/>
    <w:rsid w:val="00230A6D"/>
    <w:rsid w:val="00230EE8"/>
    <w:rsid w:val="00231911"/>
    <w:rsid w:val="00231CE8"/>
    <w:rsid w:val="002320FF"/>
    <w:rsid w:val="00232DDE"/>
    <w:rsid w:val="00234498"/>
    <w:rsid w:val="00234970"/>
    <w:rsid w:val="00234D6F"/>
    <w:rsid w:val="0023588C"/>
    <w:rsid w:val="00235897"/>
    <w:rsid w:val="00235AF5"/>
    <w:rsid w:val="00236BD7"/>
    <w:rsid w:val="0023782D"/>
    <w:rsid w:val="00237BA4"/>
    <w:rsid w:val="00240D04"/>
    <w:rsid w:val="00242330"/>
    <w:rsid w:val="00242A21"/>
    <w:rsid w:val="00242B86"/>
    <w:rsid w:val="00243204"/>
    <w:rsid w:val="00243A2E"/>
    <w:rsid w:val="00243EEA"/>
    <w:rsid w:val="0024406D"/>
    <w:rsid w:val="002442CC"/>
    <w:rsid w:val="00244398"/>
    <w:rsid w:val="002443F5"/>
    <w:rsid w:val="00244ED0"/>
    <w:rsid w:val="00245620"/>
    <w:rsid w:val="002462B7"/>
    <w:rsid w:val="002471FA"/>
    <w:rsid w:val="002501CA"/>
    <w:rsid w:val="00250AE2"/>
    <w:rsid w:val="00250C89"/>
    <w:rsid w:val="002512AA"/>
    <w:rsid w:val="00251456"/>
    <w:rsid w:val="0025193D"/>
    <w:rsid w:val="00253789"/>
    <w:rsid w:val="00253A90"/>
    <w:rsid w:val="00253F83"/>
    <w:rsid w:val="002554EC"/>
    <w:rsid w:val="00255568"/>
    <w:rsid w:val="00255609"/>
    <w:rsid w:val="00255AB3"/>
    <w:rsid w:val="00255B1B"/>
    <w:rsid w:val="00256668"/>
    <w:rsid w:val="00256751"/>
    <w:rsid w:val="00256956"/>
    <w:rsid w:val="00256A42"/>
    <w:rsid w:val="00256CB9"/>
    <w:rsid w:val="00256D2D"/>
    <w:rsid w:val="002579EC"/>
    <w:rsid w:val="00257A6C"/>
    <w:rsid w:val="00257ABD"/>
    <w:rsid w:val="0026056C"/>
    <w:rsid w:val="00260F84"/>
    <w:rsid w:val="00261D2F"/>
    <w:rsid w:val="0026374C"/>
    <w:rsid w:val="002637C2"/>
    <w:rsid w:val="002640D9"/>
    <w:rsid w:val="002643E6"/>
    <w:rsid w:val="00264B13"/>
    <w:rsid w:val="00264CF0"/>
    <w:rsid w:val="002663B1"/>
    <w:rsid w:val="00266967"/>
    <w:rsid w:val="00266D9C"/>
    <w:rsid w:val="00267A6C"/>
    <w:rsid w:val="002706C3"/>
    <w:rsid w:val="00270CD6"/>
    <w:rsid w:val="00271B3C"/>
    <w:rsid w:val="00271D69"/>
    <w:rsid w:val="00273363"/>
    <w:rsid w:val="00273564"/>
    <w:rsid w:val="0027363A"/>
    <w:rsid w:val="00274429"/>
    <w:rsid w:val="002748FE"/>
    <w:rsid w:val="00274E83"/>
    <w:rsid w:val="002751B5"/>
    <w:rsid w:val="00275D91"/>
    <w:rsid w:val="00275EA0"/>
    <w:rsid w:val="00275F48"/>
    <w:rsid w:val="002769AE"/>
    <w:rsid w:val="00277221"/>
    <w:rsid w:val="00280135"/>
    <w:rsid w:val="00280FCF"/>
    <w:rsid w:val="0028272F"/>
    <w:rsid w:val="00282CD5"/>
    <w:rsid w:val="00283561"/>
    <w:rsid w:val="00284D91"/>
    <w:rsid w:val="00285CE5"/>
    <w:rsid w:val="00285F41"/>
    <w:rsid w:val="00286738"/>
    <w:rsid w:val="0028691A"/>
    <w:rsid w:val="00286F77"/>
    <w:rsid w:val="00286FAF"/>
    <w:rsid w:val="0029058B"/>
    <w:rsid w:val="002913D9"/>
    <w:rsid w:val="0029245B"/>
    <w:rsid w:val="00292645"/>
    <w:rsid w:val="00292C19"/>
    <w:rsid w:val="00292C67"/>
    <w:rsid w:val="00294991"/>
    <w:rsid w:val="0029524F"/>
    <w:rsid w:val="002954B6"/>
    <w:rsid w:val="00295C9E"/>
    <w:rsid w:val="00296891"/>
    <w:rsid w:val="002A0858"/>
    <w:rsid w:val="002A0A9A"/>
    <w:rsid w:val="002A166D"/>
    <w:rsid w:val="002A25EF"/>
    <w:rsid w:val="002A2738"/>
    <w:rsid w:val="002A34D3"/>
    <w:rsid w:val="002A3536"/>
    <w:rsid w:val="002A3A3A"/>
    <w:rsid w:val="002A3F89"/>
    <w:rsid w:val="002A459E"/>
    <w:rsid w:val="002A4844"/>
    <w:rsid w:val="002A49F7"/>
    <w:rsid w:val="002A4EC3"/>
    <w:rsid w:val="002A55A5"/>
    <w:rsid w:val="002A588A"/>
    <w:rsid w:val="002A5BC5"/>
    <w:rsid w:val="002A7832"/>
    <w:rsid w:val="002A7943"/>
    <w:rsid w:val="002B027B"/>
    <w:rsid w:val="002B03E8"/>
    <w:rsid w:val="002B0FAC"/>
    <w:rsid w:val="002B15B7"/>
    <w:rsid w:val="002B2544"/>
    <w:rsid w:val="002B267F"/>
    <w:rsid w:val="002B3183"/>
    <w:rsid w:val="002B453B"/>
    <w:rsid w:val="002B4D27"/>
    <w:rsid w:val="002B5011"/>
    <w:rsid w:val="002B5407"/>
    <w:rsid w:val="002B5869"/>
    <w:rsid w:val="002B5D19"/>
    <w:rsid w:val="002B6A30"/>
    <w:rsid w:val="002B7497"/>
    <w:rsid w:val="002B7A82"/>
    <w:rsid w:val="002C0D6A"/>
    <w:rsid w:val="002C1326"/>
    <w:rsid w:val="002C265D"/>
    <w:rsid w:val="002C27C6"/>
    <w:rsid w:val="002C2EBA"/>
    <w:rsid w:val="002C324B"/>
    <w:rsid w:val="002C3B33"/>
    <w:rsid w:val="002C4E2A"/>
    <w:rsid w:val="002C5118"/>
    <w:rsid w:val="002C5462"/>
    <w:rsid w:val="002C56E9"/>
    <w:rsid w:val="002C57EF"/>
    <w:rsid w:val="002C6F0E"/>
    <w:rsid w:val="002C73FB"/>
    <w:rsid w:val="002C748B"/>
    <w:rsid w:val="002C770C"/>
    <w:rsid w:val="002C7774"/>
    <w:rsid w:val="002C7AA6"/>
    <w:rsid w:val="002D06A4"/>
    <w:rsid w:val="002D0963"/>
    <w:rsid w:val="002D09DF"/>
    <w:rsid w:val="002D11B5"/>
    <w:rsid w:val="002D1D57"/>
    <w:rsid w:val="002D1D72"/>
    <w:rsid w:val="002D2384"/>
    <w:rsid w:val="002D2B2D"/>
    <w:rsid w:val="002D2E2E"/>
    <w:rsid w:val="002D3E19"/>
    <w:rsid w:val="002D4973"/>
    <w:rsid w:val="002D4A91"/>
    <w:rsid w:val="002D4CF6"/>
    <w:rsid w:val="002D5680"/>
    <w:rsid w:val="002D678E"/>
    <w:rsid w:val="002D786B"/>
    <w:rsid w:val="002D7C74"/>
    <w:rsid w:val="002E08D5"/>
    <w:rsid w:val="002E0D5C"/>
    <w:rsid w:val="002E0DE3"/>
    <w:rsid w:val="002E0F36"/>
    <w:rsid w:val="002E11A2"/>
    <w:rsid w:val="002E16DC"/>
    <w:rsid w:val="002E1B18"/>
    <w:rsid w:val="002E276E"/>
    <w:rsid w:val="002E2A4A"/>
    <w:rsid w:val="002E3739"/>
    <w:rsid w:val="002E3E88"/>
    <w:rsid w:val="002E42DE"/>
    <w:rsid w:val="002E48F5"/>
    <w:rsid w:val="002E50CA"/>
    <w:rsid w:val="002E5284"/>
    <w:rsid w:val="002E57D1"/>
    <w:rsid w:val="002E5B4A"/>
    <w:rsid w:val="002E5F9F"/>
    <w:rsid w:val="002E6614"/>
    <w:rsid w:val="002E7995"/>
    <w:rsid w:val="002EF016"/>
    <w:rsid w:val="002F1660"/>
    <w:rsid w:val="002F1ABF"/>
    <w:rsid w:val="002F1C9E"/>
    <w:rsid w:val="002F1D0B"/>
    <w:rsid w:val="002F2D03"/>
    <w:rsid w:val="002F30C8"/>
    <w:rsid w:val="002F34BE"/>
    <w:rsid w:val="002F36BD"/>
    <w:rsid w:val="002F421C"/>
    <w:rsid w:val="002F4347"/>
    <w:rsid w:val="002F4A27"/>
    <w:rsid w:val="002F4A2C"/>
    <w:rsid w:val="002F4D4D"/>
    <w:rsid w:val="002F58E1"/>
    <w:rsid w:val="002F605A"/>
    <w:rsid w:val="002F6898"/>
    <w:rsid w:val="002F740F"/>
    <w:rsid w:val="002F7819"/>
    <w:rsid w:val="002F785B"/>
    <w:rsid w:val="002F7BE8"/>
    <w:rsid w:val="0030030C"/>
    <w:rsid w:val="00300830"/>
    <w:rsid w:val="003009A3"/>
    <w:rsid w:val="003010F2"/>
    <w:rsid w:val="00301CD6"/>
    <w:rsid w:val="0030397B"/>
    <w:rsid w:val="00303B02"/>
    <w:rsid w:val="00303D22"/>
    <w:rsid w:val="00304153"/>
    <w:rsid w:val="0030470E"/>
    <w:rsid w:val="00304863"/>
    <w:rsid w:val="003048A3"/>
    <w:rsid w:val="00304B0E"/>
    <w:rsid w:val="00304EBB"/>
    <w:rsid w:val="00305FBC"/>
    <w:rsid w:val="00307163"/>
    <w:rsid w:val="003107E7"/>
    <w:rsid w:val="00311BAD"/>
    <w:rsid w:val="00311F4D"/>
    <w:rsid w:val="0031213D"/>
    <w:rsid w:val="0031291C"/>
    <w:rsid w:val="003129AC"/>
    <w:rsid w:val="00312A26"/>
    <w:rsid w:val="00312B83"/>
    <w:rsid w:val="00312C6F"/>
    <w:rsid w:val="00313006"/>
    <w:rsid w:val="0031479C"/>
    <w:rsid w:val="00314EAB"/>
    <w:rsid w:val="00315815"/>
    <w:rsid w:val="003160FA"/>
    <w:rsid w:val="003163C3"/>
    <w:rsid w:val="003167E3"/>
    <w:rsid w:val="0031681B"/>
    <w:rsid w:val="00317454"/>
    <w:rsid w:val="00320BA9"/>
    <w:rsid w:val="00320C33"/>
    <w:rsid w:val="00320C5B"/>
    <w:rsid w:val="00321674"/>
    <w:rsid w:val="00322003"/>
    <w:rsid w:val="003221BB"/>
    <w:rsid w:val="0032225C"/>
    <w:rsid w:val="003225C9"/>
    <w:rsid w:val="00323C2D"/>
    <w:rsid w:val="003244FA"/>
    <w:rsid w:val="00324BAA"/>
    <w:rsid w:val="00324D89"/>
    <w:rsid w:val="00326170"/>
    <w:rsid w:val="003269A0"/>
    <w:rsid w:val="00326EF0"/>
    <w:rsid w:val="003274B8"/>
    <w:rsid w:val="00327653"/>
    <w:rsid w:val="00327DED"/>
    <w:rsid w:val="00330715"/>
    <w:rsid w:val="003307E2"/>
    <w:rsid w:val="00330959"/>
    <w:rsid w:val="00330FBC"/>
    <w:rsid w:val="003315AE"/>
    <w:rsid w:val="00331E2B"/>
    <w:rsid w:val="00332FFD"/>
    <w:rsid w:val="00333610"/>
    <w:rsid w:val="00334BB5"/>
    <w:rsid w:val="00335AB8"/>
    <w:rsid w:val="00335FA8"/>
    <w:rsid w:val="00336C7D"/>
    <w:rsid w:val="00336E4C"/>
    <w:rsid w:val="003377C6"/>
    <w:rsid w:val="003379B3"/>
    <w:rsid w:val="00337FD0"/>
    <w:rsid w:val="00340B99"/>
    <w:rsid w:val="00340C83"/>
    <w:rsid w:val="003416C3"/>
    <w:rsid w:val="00342AAA"/>
    <w:rsid w:val="00343122"/>
    <w:rsid w:val="003447A1"/>
    <w:rsid w:val="003450A1"/>
    <w:rsid w:val="00345310"/>
    <w:rsid w:val="00345DD3"/>
    <w:rsid w:val="003466E6"/>
    <w:rsid w:val="00347871"/>
    <w:rsid w:val="0034E45B"/>
    <w:rsid w:val="00350162"/>
    <w:rsid w:val="003501F9"/>
    <w:rsid w:val="00350A2D"/>
    <w:rsid w:val="00350D9F"/>
    <w:rsid w:val="0035127C"/>
    <w:rsid w:val="00351299"/>
    <w:rsid w:val="003512FC"/>
    <w:rsid w:val="00351B52"/>
    <w:rsid w:val="00351CEF"/>
    <w:rsid w:val="00352D52"/>
    <w:rsid w:val="00353D06"/>
    <w:rsid w:val="00353F9C"/>
    <w:rsid w:val="00354D76"/>
    <w:rsid w:val="00354E99"/>
    <w:rsid w:val="0035614C"/>
    <w:rsid w:val="00356422"/>
    <w:rsid w:val="0035753F"/>
    <w:rsid w:val="00357615"/>
    <w:rsid w:val="00360B65"/>
    <w:rsid w:val="003611F5"/>
    <w:rsid w:val="003612F4"/>
    <w:rsid w:val="003613E7"/>
    <w:rsid w:val="00361E9F"/>
    <w:rsid w:val="00361FB0"/>
    <w:rsid w:val="00362655"/>
    <w:rsid w:val="003630A8"/>
    <w:rsid w:val="003632B0"/>
    <w:rsid w:val="003638C8"/>
    <w:rsid w:val="00363F42"/>
    <w:rsid w:val="0036460F"/>
    <w:rsid w:val="0036469E"/>
    <w:rsid w:val="00365001"/>
    <w:rsid w:val="0036569D"/>
    <w:rsid w:val="003658FD"/>
    <w:rsid w:val="0036592A"/>
    <w:rsid w:val="00366388"/>
    <w:rsid w:val="0036639B"/>
    <w:rsid w:val="00366730"/>
    <w:rsid w:val="00366ECC"/>
    <w:rsid w:val="00367194"/>
    <w:rsid w:val="003674C4"/>
    <w:rsid w:val="003705C8"/>
    <w:rsid w:val="003712FE"/>
    <w:rsid w:val="003716BA"/>
    <w:rsid w:val="00371B07"/>
    <w:rsid w:val="00372097"/>
    <w:rsid w:val="003721CB"/>
    <w:rsid w:val="00373528"/>
    <w:rsid w:val="00373CD9"/>
    <w:rsid w:val="003744FE"/>
    <w:rsid w:val="003748EC"/>
    <w:rsid w:val="003750F0"/>
    <w:rsid w:val="0037592D"/>
    <w:rsid w:val="003762B2"/>
    <w:rsid w:val="003766FC"/>
    <w:rsid w:val="0037686E"/>
    <w:rsid w:val="003768A3"/>
    <w:rsid w:val="00376AED"/>
    <w:rsid w:val="00377827"/>
    <w:rsid w:val="0037F1DA"/>
    <w:rsid w:val="003801DE"/>
    <w:rsid w:val="00380537"/>
    <w:rsid w:val="003806E0"/>
    <w:rsid w:val="00381276"/>
    <w:rsid w:val="003819B5"/>
    <w:rsid w:val="003823FF"/>
    <w:rsid w:val="00383329"/>
    <w:rsid w:val="00383581"/>
    <w:rsid w:val="0038363C"/>
    <w:rsid w:val="003837F6"/>
    <w:rsid w:val="00384E4D"/>
    <w:rsid w:val="00385000"/>
    <w:rsid w:val="00385383"/>
    <w:rsid w:val="00385E4F"/>
    <w:rsid w:val="0038636D"/>
    <w:rsid w:val="00386C8B"/>
    <w:rsid w:val="00386EF9"/>
    <w:rsid w:val="003872EF"/>
    <w:rsid w:val="00387393"/>
    <w:rsid w:val="003874B0"/>
    <w:rsid w:val="003900C6"/>
    <w:rsid w:val="003901BD"/>
    <w:rsid w:val="003902E9"/>
    <w:rsid w:val="00390E02"/>
    <w:rsid w:val="0039141A"/>
    <w:rsid w:val="003920E5"/>
    <w:rsid w:val="003926C8"/>
    <w:rsid w:val="00392B45"/>
    <w:rsid w:val="00393487"/>
    <w:rsid w:val="00393EE9"/>
    <w:rsid w:val="003944CF"/>
    <w:rsid w:val="00394C10"/>
    <w:rsid w:val="00395727"/>
    <w:rsid w:val="003957A5"/>
    <w:rsid w:val="0039739B"/>
    <w:rsid w:val="0039D05B"/>
    <w:rsid w:val="003A11FC"/>
    <w:rsid w:val="003A26DA"/>
    <w:rsid w:val="003A3925"/>
    <w:rsid w:val="003A4A07"/>
    <w:rsid w:val="003A5D2A"/>
    <w:rsid w:val="003A638B"/>
    <w:rsid w:val="003A6B87"/>
    <w:rsid w:val="003A6CF5"/>
    <w:rsid w:val="003A75C0"/>
    <w:rsid w:val="003B05A3"/>
    <w:rsid w:val="003B1C5A"/>
    <w:rsid w:val="003B2EF0"/>
    <w:rsid w:val="003B4063"/>
    <w:rsid w:val="003B550B"/>
    <w:rsid w:val="003B55AC"/>
    <w:rsid w:val="003B5989"/>
    <w:rsid w:val="003B606F"/>
    <w:rsid w:val="003B63A1"/>
    <w:rsid w:val="003B6CF8"/>
    <w:rsid w:val="003B741A"/>
    <w:rsid w:val="003B7CA2"/>
    <w:rsid w:val="003B7CCB"/>
    <w:rsid w:val="003B7F48"/>
    <w:rsid w:val="003C018C"/>
    <w:rsid w:val="003C02D7"/>
    <w:rsid w:val="003C0304"/>
    <w:rsid w:val="003C0E60"/>
    <w:rsid w:val="003C15F5"/>
    <w:rsid w:val="003C1916"/>
    <w:rsid w:val="003C1B59"/>
    <w:rsid w:val="003C2789"/>
    <w:rsid w:val="003C2A64"/>
    <w:rsid w:val="003C2DB0"/>
    <w:rsid w:val="003C2EA8"/>
    <w:rsid w:val="003C3969"/>
    <w:rsid w:val="003C46B8"/>
    <w:rsid w:val="003C498C"/>
    <w:rsid w:val="003C4D66"/>
    <w:rsid w:val="003C5207"/>
    <w:rsid w:val="003C5728"/>
    <w:rsid w:val="003C574A"/>
    <w:rsid w:val="003C5878"/>
    <w:rsid w:val="003C5E4A"/>
    <w:rsid w:val="003C61A4"/>
    <w:rsid w:val="003C61B6"/>
    <w:rsid w:val="003C7281"/>
    <w:rsid w:val="003C7CD9"/>
    <w:rsid w:val="003D003F"/>
    <w:rsid w:val="003D02AA"/>
    <w:rsid w:val="003D05AB"/>
    <w:rsid w:val="003D21F4"/>
    <w:rsid w:val="003D21F7"/>
    <w:rsid w:val="003D2455"/>
    <w:rsid w:val="003D2998"/>
    <w:rsid w:val="003D303E"/>
    <w:rsid w:val="003D33B1"/>
    <w:rsid w:val="003D3477"/>
    <w:rsid w:val="003D39ED"/>
    <w:rsid w:val="003D3AAD"/>
    <w:rsid w:val="003D41A5"/>
    <w:rsid w:val="003D4829"/>
    <w:rsid w:val="003D49BE"/>
    <w:rsid w:val="003D4B35"/>
    <w:rsid w:val="003D4DFB"/>
    <w:rsid w:val="003D5102"/>
    <w:rsid w:val="003D5423"/>
    <w:rsid w:val="003D5E56"/>
    <w:rsid w:val="003D5EDB"/>
    <w:rsid w:val="003D5FC8"/>
    <w:rsid w:val="003D63B6"/>
    <w:rsid w:val="003D6FCD"/>
    <w:rsid w:val="003D7FD9"/>
    <w:rsid w:val="003E00C7"/>
    <w:rsid w:val="003E0826"/>
    <w:rsid w:val="003E126C"/>
    <w:rsid w:val="003E13F4"/>
    <w:rsid w:val="003E178F"/>
    <w:rsid w:val="003E192D"/>
    <w:rsid w:val="003E3492"/>
    <w:rsid w:val="003E34B6"/>
    <w:rsid w:val="003E3BD7"/>
    <w:rsid w:val="003E4EE1"/>
    <w:rsid w:val="003E61C4"/>
    <w:rsid w:val="003E6AD3"/>
    <w:rsid w:val="003E7249"/>
    <w:rsid w:val="003E7DE4"/>
    <w:rsid w:val="003F006E"/>
    <w:rsid w:val="003F1549"/>
    <w:rsid w:val="003F1609"/>
    <w:rsid w:val="003F1FF4"/>
    <w:rsid w:val="003F2269"/>
    <w:rsid w:val="003F2563"/>
    <w:rsid w:val="003F39CA"/>
    <w:rsid w:val="003F44EA"/>
    <w:rsid w:val="003F6397"/>
    <w:rsid w:val="003F6420"/>
    <w:rsid w:val="003F65A2"/>
    <w:rsid w:val="003F6FB8"/>
    <w:rsid w:val="003F705F"/>
    <w:rsid w:val="003F79EB"/>
    <w:rsid w:val="003F7F5B"/>
    <w:rsid w:val="00400E80"/>
    <w:rsid w:val="00401391"/>
    <w:rsid w:val="00401486"/>
    <w:rsid w:val="004016BE"/>
    <w:rsid w:val="0040175F"/>
    <w:rsid w:val="00401840"/>
    <w:rsid w:val="00401E63"/>
    <w:rsid w:val="00402365"/>
    <w:rsid w:val="004031B8"/>
    <w:rsid w:val="0040411E"/>
    <w:rsid w:val="00404490"/>
    <w:rsid w:val="0040474C"/>
    <w:rsid w:val="00404BDB"/>
    <w:rsid w:val="00405AAD"/>
    <w:rsid w:val="00405D33"/>
    <w:rsid w:val="00405F9B"/>
    <w:rsid w:val="00406B21"/>
    <w:rsid w:val="00406DD6"/>
    <w:rsid w:val="00407018"/>
    <w:rsid w:val="0040728B"/>
    <w:rsid w:val="004077D8"/>
    <w:rsid w:val="00407C14"/>
    <w:rsid w:val="004110DA"/>
    <w:rsid w:val="004121A9"/>
    <w:rsid w:val="00412B14"/>
    <w:rsid w:val="004130F0"/>
    <w:rsid w:val="00413B90"/>
    <w:rsid w:val="00413F22"/>
    <w:rsid w:val="00414334"/>
    <w:rsid w:val="004143FE"/>
    <w:rsid w:val="004148AC"/>
    <w:rsid w:val="00414C6A"/>
    <w:rsid w:val="00414C96"/>
    <w:rsid w:val="004152F8"/>
    <w:rsid w:val="004158AE"/>
    <w:rsid w:val="004161CE"/>
    <w:rsid w:val="00416A5C"/>
    <w:rsid w:val="004175FE"/>
    <w:rsid w:val="004179DF"/>
    <w:rsid w:val="004200C3"/>
    <w:rsid w:val="00421669"/>
    <w:rsid w:val="00423551"/>
    <w:rsid w:val="004240C4"/>
    <w:rsid w:val="0042446F"/>
    <w:rsid w:val="00424F7C"/>
    <w:rsid w:val="00425211"/>
    <w:rsid w:val="004258F8"/>
    <w:rsid w:val="004264D8"/>
    <w:rsid w:val="00426663"/>
    <w:rsid w:val="00426D57"/>
    <w:rsid w:val="0042726C"/>
    <w:rsid w:val="0042750D"/>
    <w:rsid w:val="00427CD6"/>
    <w:rsid w:val="004302C8"/>
    <w:rsid w:val="004311E3"/>
    <w:rsid w:val="0043152D"/>
    <w:rsid w:val="0043176E"/>
    <w:rsid w:val="00431910"/>
    <w:rsid w:val="0043207C"/>
    <w:rsid w:val="004322DD"/>
    <w:rsid w:val="0043238E"/>
    <w:rsid w:val="00432996"/>
    <w:rsid w:val="0043389B"/>
    <w:rsid w:val="00433CB6"/>
    <w:rsid w:val="00434103"/>
    <w:rsid w:val="00434272"/>
    <w:rsid w:val="004343BD"/>
    <w:rsid w:val="00434621"/>
    <w:rsid w:val="00435175"/>
    <w:rsid w:val="0043596E"/>
    <w:rsid w:val="00435EBC"/>
    <w:rsid w:val="0043628B"/>
    <w:rsid w:val="00436405"/>
    <w:rsid w:val="004366BF"/>
    <w:rsid w:val="00436C66"/>
    <w:rsid w:val="00436F00"/>
    <w:rsid w:val="00437496"/>
    <w:rsid w:val="00437BBC"/>
    <w:rsid w:val="004408B0"/>
    <w:rsid w:val="00440C49"/>
    <w:rsid w:val="00440CA1"/>
    <w:rsid w:val="00440D3A"/>
    <w:rsid w:val="00441AAF"/>
    <w:rsid w:val="0044236D"/>
    <w:rsid w:val="00442E7D"/>
    <w:rsid w:val="00443DA8"/>
    <w:rsid w:val="004441DF"/>
    <w:rsid w:val="0044429A"/>
    <w:rsid w:val="00446694"/>
    <w:rsid w:val="004471BF"/>
    <w:rsid w:val="0044732A"/>
    <w:rsid w:val="00447425"/>
    <w:rsid w:val="00447C3C"/>
    <w:rsid w:val="00450343"/>
    <w:rsid w:val="004503BB"/>
    <w:rsid w:val="00450724"/>
    <w:rsid w:val="00450BD7"/>
    <w:rsid w:val="00450C92"/>
    <w:rsid w:val="00451278"/>
    <w:rsid w:val="004514B6"/>
    <w:rsid w:val="00451687"/>
    <w:rsid w:val="00451B4D"/>
    <w:rsid w:val="004523D1"/>
    <w:rsid w:val="00452E89"/>
    <w:rsid w:val="004538B7"/>
    <w:rsid w:val="00453988"/>
    <w:rsid w:val="00453AA2"/>
    <w:rsid w:val="00453B8F"/>
    <w:rsid w:val="0045427D"/>
    <w:rsid w:val="004544BF"/>
    <w:rsid w:val="0045458E"/>
    <w:rsid w:val="00454B93"/>
    <w:rsid w:val="00455B23"/>
    <w:rsid w:val="00455E12"/>
    <w:rsid w:val="00455EC0"/>
    <w:rsid w:val="00456119"/>
    <w:rsid w:val="00457874"/>
    <w:rsid w:val="0046053E"/>
    <w:rsid w:val="00460559"/>
    <w:rsid w:val="00460C69"/>
    <w:rsid w:val="00460C93"/>
    <w:rsid w:val="004612C5"/>
    <w:rsid w:val="004618BC"/>
    <w:rsid w:val="0046219C"/>
    <w:rsid w:val="004623E9"/>
    <w:rsid w:val="00462C71"/>
    <w:rsid w:val="00462FC3"/>
    <w:rsid w:val="00463D04"/>
    <w:rsid w:val="00463DA7"/>
    <w:rsid w:val="00463F55"/>
    <w:rsid w:val="00464CE4"/>
    <w:rsid w:val="00465713"/>
    <w:rsid w:val="00466733"/>
    <w:rsid w:val="00466B14"/>
    <w:rsid w:val="00466D8F"/>
    <w:rsid w:val="004672DE"/>
    <w:rsid w:val="0046766E"/>
    <w:rsid w:val="0046770C"/>
    <w:rsid w:val="004677CF"/>
    <w:rsid w:val="004700C5"/>
    <w:rsid w:val="004705CF"/>
    <w:rsid w:val="004705FC"/>
    <w:rsid w:val="00470DA1"/>
    <w:rsid w:val="00470E5A"/>
    <w:rsid w:val="00470F7B"/>
    <w:rsid w:val="00472524"/>
    <w:rsid w:val="00472636"/>
    <w:rsid w:val="00472690"/>
    <w:rsid w:val="00472944"/>
    <w:rsid w:val="00473216"/>
    <w:rsid w:val="004736D8"/>
    <w:rsid w:val="004743A3"/>
    <w:rsid w:val="00474FFF"/>
    <w:rsid w:val="00475325"/>
    <w:rsid w:val="004756DD"/>
    <w:rsid w:val="004757EC"/>
    <w:rsid w:val="0047600F"/>
    <w:rsid w:val="0047635A"/>
    <w:rsid w:val="004804B5"/>
    <w:rsid w:val="00480600"/>
    <w:rsid w:val="00480E34"/>
    <w:rsid w:val="004817F5"/>
    <w:rsid w:val="00481A6F"/>
    <w:rsid w:val="00481B94"/>
    <w:rsid w:val="004820E8"/>
    <w:rsid w:val="0048353B"/>
    <w:rsid w:val="004837A7"/>
    <w:rsid w:val="00484111"/>
    <w:rsid w:val="00484972"/>
    <w:rsid w:val="00484A49"/>
    <w:rsid w:val="00484A84"/>
    <w:rsid w:val="00485601"/>
    <w:rsid w:val="004873A9"/>
    <w:rsid w:val="00487600"/>
    <w:rsid w:val="00487648"/>
    <w:rsid w:val="004878AB"/>
    <w:rsid w:val="00487F02"/>
    <w:rsid w:val="00490033"/>
    <w:rsid w:val="00490B46"/>
    <w:rsid w:val="00490E4B"/>
    <w:rsid w:val="0049120C"/>
    <w:rsid w:val="004916E6"/>
    <w:rsid w:val="0049173D"/>
    <w:rsid w:val="00492A7D"/>
    <w:rsid w:val="00492D1D"/>
    <w:rsid w:val="00492F98"/>
    <w:rsid w:val="004942AC"/>
    <w:rsid w:val="004943EF"/>
    <w:rsid w:val="00494433"/>
    <w:rsid w:val="00494B25"/>
    <w:rsid w:val="004953FC"/>
    <w:rsid w:val="004954AE"/>
    <w:rsid w:val="0049558B"/>
    <w:rsid w:val="00495FB5"/>
    <w:rsid w:val="00496052"/>
    <w:rsid w:val="004964B0"/>
    <w:rsid w:val="00497F04"/>
    <w:rsid w:val="00497FBA"/>
    <w:rsid w:val="004A14DA"/>
    <w:rsid w:val="004A1856"/>
    <w:rsid w:val="004A19F0"/>
    <w:rsid w:val="004A1BC3"/>
    <w:rsid w:val="004A1F02"/>
    <w:rsid w:val="004A2007"/>
    <w:rsid w:val="004A204B"/>
    <w:rsid w:val="004A27D6"/>
    <w:rsid w:val="004A3953"/>
    <w:rsid w:val="004A3B05"/>
    <w:rsid w:val="004A3C33"/>
    <w:rsid w:val="004A47E1"/>
    <w:rsid w:val="004A4E1F"/>
    <w:rsid w:val="004A5871"/>
    <w:rsid w:val="004A5CE1"/>
    <w:rsid w:val="004A6D60"/>
    <w:rsid w:val="004A6F5A"/>
    <w:rsid w:val="004A71A7"/>
    <w:rsid w:val="004A7C4D"/>
    <w:rsid w:val="004A7C56"/>
    <w:rsid w:val="004A7E3A"/>
    <w:rsid w:val="004A7EB0"/>
    <w:rsid w:val="004B00E1"/>
    <w:rsid w:val="004B0F03"/>
    <w:rsid w:val="004B1169"/>
    <w:rsid w:val="004B2041"/>
    <w:rsid w:val="004B25F8"/>
    <w:rsid w:val="004B270B"/>
    <w:rsid w:val="004B2DC8"/>
    <w:rsid w:val="004B4420"/>
    <w:rsid w:val="004B4977"/>
    <w:rsid w:val="004B6E50"/>
    <w:rsid w:val="004B770C"/>
    <w:rsid w:val="004B7996"/>
    <w:rsid w:val="004C0CF3"/>
    <w:rsid w:val="004C245D"/>
    <w:rsid w:val="004C259E"/>
    <w:rsid w:val="004C31A8"/>
    <w:rsid w:val="004C3E2C"/>
    <w:rsid w:val="004C3F34"/>
    <w:rsid w:val="004C42A0"/>
    <w:rsid w:val="004C4564"/>
    <w:rsid w:val="004C4B1A"/>
    <w:rsid w:val="004C587D"/>
    <w:rsid w:val="004C5E1E"/>
    <w:rsid w:val="004C5F87"/>
    <w:rsid w:val="004C6E93"/>
    <w:rsid w:val="004C7073"/>
    <w:rsid w:val="004C797B"/>
    <w:rsid w:val="004D0558"/>
    <w:rsid w:val="004D0C36"/>
    <w:rsid w:val="004D0CD2"/>
    <w:rsid w:val="004D17E1"/>
    <w:rsid w:val="004D2445"/>
    <w:rsid w:val="004D2C5A"/>
    <w:rsid w:val="004D2D1C"/>
    <w:rsid w:val="004D2DB5"/>
    <w:rsid w:val="004D3614"/>
    <w:rsid w:val="004D3DF7"/>
    <w:rsid w:val="004D4399"/>
    <w:rsid w:val="004D47C9"/>
    <w:rsid w:val="004D542B"/>
    <w:rsid w:val="004D5C8A"/>
    <w:rsid w:val="004D6FF7"/>
    <w:rsid w:val="004D76E4"/>
    <w:rsid w:val="004D7B0B"/>
    <w:rsid w:val="004E076B"/>
    <w:rsid w:val="004E082F"/>
    <w:rsid w:val="004E17DF"/>
    <w:rsid w:val="004E1E2E"/>
    <w:rsid w:val="004E211C"/>
    <w:rsid w:val="004E2A26"/>
    <w:rsid w:val="004E3CBD"/>
    <w:rsid w:val="004E4088"/>
    <w:rsid w:val="004E4BA7"/>
    <w:rsid w:val="004E4C30"/>
    <w:rsid w:val="004E53D6"/>
    <w:rsid w:val="004E579F"/>
    <w:rsid w:val="004E5B73"/>
    <w:rsid w:val="004E6F88"/>
    <w:rsid w:val="004E6FBD"/>
    <w:rsid w:val="004E74BA"/>
    <w:rsid w:val="004E76F5"/>
    <w:rsid w:val="004E77EA"/>
    <w:rsid w:val="004E78C5"/>
    <w:rsid w:val="004F0913"/>
    <w:rsid w:val="004F0E41"/>
    <w:rsid w:val="004F12AE"/>
    <w:rsid w:val="004F1EA9"/>
    <w:rsid w:val="004F2487"/>
    <w:rsid w:val="004F2FAC"/>
    <w:rsid w:val="004F54E4"/>
    <w:rsid w:val="004F5E68"/>
    <w:rsid w:val="004F744D"/>
    <w:rsid w:val="004F7A83"/>
    <w:rsid w:val="005009F5"/>
    <w:rsid w:val="00502081"/>
    <w:rsid w:val="00502F03"/>
    <w:rsid w:val="00502FD4"/>
    <w:rsid w:val="00503DAA"/>
    <w:rsid w:val="0050466A"/>
    <w:rsid w:val="00504D91"/>
    <w:rsid w:val="00505A31"/>
    <w:rsid w:val="00505D4E"/>
    <w:rsid w:val="005060AC"/>
    <w:rsid w:val="005066C8"/>
    <w:rsid w:val="00506815"/>
    <w:rsid w:val="005068CE"/>
    <w:rsid w:val="00506986"/>
    <w:rsid w:val="00506B5F"/>
    <w:rsid w:val="00507711"/>
    <w:rsid w:val="00510259"/>
    <w:rsid w:val="005102E1"/>
    <w:rsid w:val="005110F4"/>
    <w:rsid w:val="00511F5F"/>
    <w:rsid w:val="00512584"/>
    <w:rsid w:val="00512AB3"/>
    <w:rsid w:val="00513E59"/>
    <w:rsid w:val="00514156"/>
    <w:rsid w:val="00514700"/>
    <w:rsid w:val="0051483E"/>
    <w:rsid w:val="00514DBC"/>
    <w:rsid w:val="00515BDC"/>
    <w:rsid w:val="00515DD8"/>
    <w:rsid w:val="005166AA"/>
    <w:rsid w:val="00521085"/>
    <w:rsid w:val="00521286"/>
    <w:rsid w:val="005216B9"/>
    <w:rsid w:val="00521C3D"/>
    <w:rsid w:val="00521D22"/>
    <w:rsid w:val="00522421"/>
    <w:rsid w:val="00523D2C"/>
    <w:rsid w:val="00524055"/>
    <w:rsid w:val="0052465B"/>
    <w:rsid w:val="005246D7"/>
    <w:rsid w:val="00524A5D"/>
    <w:rsid w:val="00524B6E"/>
    <w:rsid w:val="00524E38"/>
    <w:rsid w:val="0052527F"/>
    <w:rsid w:val="00525F9A"/>
    <w:rsid w:val="00526458"/>
    <w:rsid w:val="00526C49"/>
    <w:rsid w:val="005270AC"/>
    <w:rsid w:val="00527BEE"/>
    <w:rsid w:val="005308F5"/>
    <w:rsid w:val="00530BF4"/>
    <w:rsid w:val="00530DE6"/>
    <w:rsid w:val="005314E0"/>
    <w:rsid w:val="005317FA"/>
    <w:rsid w:val="00532134"/>
    <w:rsid w:val="005323FD"/>
    <w:rsid w:val="005324F5"/>
    <w:rsid w:val="005325D8"/>
    <w:rsid w:val="00532B81"/>
    <w:rsid w:val="0053304C"/>
    <w:rsid w:val="00533680"/>
    <w:rsid w:val="005341BE"/>
    <w:rsid w:val="00536FEF"/>
    <w:rsid w:val="00537D12"/>
    <w:rsid w:val="005400DE"/>
    <w:rsid w:val="005409F0"/>
    <w:rsid w:val="005415BA"/>
    <w:rsid w:val="00541725"/>
    <w:rsid w:val="005417E4"/>
    <w:rsid w:val="005418EE"/>
    <w:rsid w:val="00543154"/>
    <w:rsid w:val="00543CEF"/>
    <w:rsid w:val="005440D0"/>
    <w:rsid w:val="00545648"/>
    <w:rsid w:val="00545BAC"/>
    <w:rsid w:val="00545BE5"/>
    <w:rsid w:val="00545C00"/>
    <w:rsid w:val="005461C8"/>
    <w:rsid w:val="00547640"/>
    <w:rsid w:val="00550E7D"/>
    <w:rsid w:val="00550F0A"/>
    <w:rsid w:val="00551083"/>
    <w:rsid w:val="005524C0"/>
    <w:rsid w:val="00552519"/>
    <w:rsid w:val="0055495A"/>
    <w:rsid w:val="005549D1"/>
    <w:rsid w:val="005553C5"/>
    <w:rsid w:val="00555435"/>
    <w:rsid w:val="00555FFB"/>
    <w:rsid w:val="00556F8A"/>
    <w:rsid w:val="005578E9"/>
    <w:rsid w:val="00557B04"/>
    <w:rsid w:val="00557C21"/>
    <w:rsid w:val="00557ECB"/>
    <w:rsid w:val="00560504"/>
    <w:rsid w:val="00560A58"/>
    <w:rsid w:val="00560E1C"/>
    <w:rsid w:val="00560F31"/>
    <w:rsid w:val="005610FF"/>
    <w:rsid w:val="005611EC"/>
    <w:rsid w:val="00561496"/>
    <w:rsid w:val="0056235A"/>
    <w:rsid w:val="005626B6"/>
    <w:rsid w:val="0056357E"/>
    <w:rsid w:val="00563688"/>
    <w:rsid w:val="005658B0"/>
    <w:rsid w:val="005669C1"/>
    <w:rsid w:val="00566D17"/>
    <w:rsid w:val="005670B8"/>
    <w:rsid w:val="005674EA"/>
    <w:rsid w:val="00567669"/>
    <w:rsid w:val="00572106"/>
    <w:rsid w:val="00572216"/>
    <w:rsid w:val="0057267A"/>
    <w:rsid w:val="00572D5D"/>
    <w:rsid w:val="005731B9"/>
    <w:rsid w:val="005734CE"/>
    <w:rsid w:val="00573A2D"/>
    <w:rsid w:val="00573B21"/>
    <w:rsid w:val="00573C66"/>
    <w:rsid w:val="00573D2E"/>
    <w:rsid w:val="00574885"/>
    <w:rsid w:val="00574E1D"/>
    <w:rsid w:val="005754DA"/>
    <w:rsid w:val="005755AC"/>
    <w:rsid w:val="00576196"/>
    <w:rsid w:val="00576E79"/>
    <w:rsid w:val="00577402"/>
    <w:rsid w:val="00577749"/>
    <w:rsid w:val="00580B4A"/>
    <w:rsid w:val="0058126A"/>
    <w:rsid w:val="00581443"/>
    <w:rsid w:val="00581C6E"/>
    <w:rsid w:val="00581D75"/>
    <w:rsid w:val="00581DDB"/>
    <w:rsid w:val="005823C3"/>
    <w:rsid w:val="0058276F"/>
    <w:rsid w:val="00583BD9"/>
    <w:rsid w:val="005840B0"/>
    <w:rsid w:val="005848D8"/>
    <w:rsid w:val="00584EB1"/>
    <w:rsid w:val="00586256"/>
    <w:rsid w:val="005874CD"/>
    <w:rsid w:val="005905DC"/>
    <w:rsid w:val="005907AA"/>
    <w:rsid w:val="00591607"/>
    <w:rsid w:val="00591916"/>
    <w:rsid w:val="00591986"/>
    <w:rsid w:val="00592638"/>
    <w:rsid w:val="00592B02"/>
    <w:rsid w:val="00593EB6"/>
    <w:rsid w:val="00593F66"/>
    <w:rsid w:val="00594503"/>
    <w:rsid w:val="0059528E"/>
    <w:rsid w:val="00595A00"/>
    <w:rsid w:val="0059737A"/>
    <w:rsid w:val="0059776D"/>
    <w:rsid w:val="00597DA1"/>
    <w:rsid w:val="005A12E0"/>
    <w:rsid w:val="005A1D78"/>
    <w:rsid w:val="005A2196"/>
    <w:rsid w:val="005A28DE"/>
    <w:rsid w:val="005A2F0B"/>
    <w:rsid w:val="005A3470"/>
    <w:rsid w:val="005A368B"/>
    <w:rsid w:val="005A3C9C"/>
    <w:rsid w:val="005A4D7D"/>
    <w:rsid w:val="005A587C"/>
    <w:rsid w:val="005A687A"/>
    <w:rsid w:val="005A6B78"/>
    <w:rsid w:val="005A7132"/>
    <w:rsid w:val="005A7917"/>
    <w:rsid w:val="005A7BC9"/>
    <w:rsid w:val="005B072B"/>
    <w:rsid w:val="005B0DDB"/>
    <w:rsid w:val="005B15E7"/>
    <w:rsid w:val="005B1D2C"/>
    <w:rsid w:val="005B1D71"/>
    <w:rsid w:val="005B2884"/>
    <w:rsid w:val="005B2B5E"/>
    <w:rsid w:val="005B34D9"/>
    <w:rsid w:val="005B35C2"/>
    <w:rsid w:val="005B37CE"/>
    <w:rsid w:val="005B4CEB"/>
    <w:rsid w:val="005B63CE"/>
    <w:rsid w:val="005B6ACB"/>
    <w:rsid w:val="005B6AF1"/>
    <w:rsid w:val="005B6D84"/>
    <w:rsid w:val="005C0BD8"/>
    <w:rsid w:val="005C0F34"/>
    <w:rsid w:val="005C1C2D"/>
    <w:rsid w:val="005C21CC"/>
    <w:rsid w:val="005C221B"/>
    <w:rsid w:val="005C2A7B"/>
    <w:rsid w:val="005C3809"/>
    <w:rsid w:val="005C3FCF"/>
    <w:rsid w:val="005C4282"/>
    <w:rsid w:val="005C4434"/>
    <w:rsid w:val="005C4893"/>
    <w:rsid w:val="005C5520"/>
    <w:rsid w:val="005C5A6F"/>
    <w:rsid w:val="005C62D0"/>
    <w:rsid w:val="005C62DB"/>
    <w:rsid w:val="005C7B76"/>
    <w:rsid w:val="005C7C0E"/>
    <w:rsid w:val="005D3649"/>
    <w:rsid w:val="005D3A52"/>
    <w:rsid w:val="005D4032"/>
    <w:rsid w:val="005D4EE4"/>
    <w:rsid w:val="005D5692"/>
    <w:rsid w:val="005D7144"/>
    <w:rsid w:val="005E09B3"/>
    <w:rsid w:val="005E0BF5"/>
    <w:rsid w:val="005E113E"/>
    <w:rsid w:val="005E1163"/>
    <w:rsid w:val="005E1496"/>
    <w:rsid w:val="005E2D64"/>
    <w:rsid w:val="005E2FAB"/>
    <w:rsid w:val="005E54C6"/>
    <w:rsid w:val="005E56CA"/>
    <w:rsid w:val="005E59F3"/>
    <w:rsid w:val="005E6002"/>
    <w:rsid w:val="005E606C"/>
    <w:rsid w:val="005E6273"/>
    <w:rsid w:val="005E6E5D"/>
    <w:rsid w:val="005F015C"/>
    <w:rsid w:val="005F037A"/>
    <w:rsid w:val="005F06E5"/>
    <w:rsid w:val="005F1929"/>
    <w:rsid w:val="005F2072"/>
    <w:rsid w:val="005F3C7B"/>
    <w:rsid w:val="005F3C8C"/>
    <w:rsid w:val="005F4AC1"/>
    <w:rsid w:val="005F5075"/>
    <w:rsid w:val="005F535A"/>
    <w:rsid w:val="005F6460"/>
    <w:rsid w:val="005F6ACE"/>
    <w:rsid w:val="005F6DA2"/>
    <w:rsid w:val="005F7BFB"/>
    <w:rsid w:val="0060009F"/>
    <w:rsid w:val="00600104"/>
    <w:rsid w:val="00600922"/>
    <w:rsid w:val="00602006"/>
    <w:rsid w:val="0060231E"/>
    <w:rsid w:val="006031AD"/>
    <w:rsid w:val="0060405E"/>
    <w:rsid w:val="00604603"/>
    <w:rsid w:val="00604C08"/>
    <w:rsid w:val="00604C80"/>
    <w:rsid w:val="006053EF"/>
    <w:rsid w:val="00605B08"/>
    <w:rsid w:val="00605D32"/>
    <w:rsid w:val="0060636C"/>
    <w:rsid w:val="0060639F"/>
    <w:rsid w:val="006065D4"/>
    <w:rsid w:val="00606B15"/>
    <w:rsid w:val="00606F9F"/>
    <w:rsid w:val="0060759B"/>
    <w:rsid w:val="00607D27"/>
    <w:rsid w:val="00607FB5"/>
    <w:rsid w:val="00611218"/>
    <w:rsid w:val="00611D20"/>
    <w:rsid w:val="00612944"/>
    <w:rsid w:val="00612B91"/>
    <w:rsid w:val="006132AA"/>
    <w:rsid w:val="00613A65"/>
    <w:rsid w:val="00613B67"/>
    <w:rsid w:val="006142A8"/>
    <w:rsid w:val="00614F23"/>
    <w:rsid w:val="006157AD"/>
    <w:rsid w:val="00615A7E"/>
    <w:rsid w:val="00616577"/>
    <w:rsid w:val="00616BDF"/>
    <w:rsid w:val="00620345"/>
    <w:rsid w:val="006203B3"/>
    <w:rsid w:val="006222D8"/>
    <w:rsid w:val="00622450"/>
    <w:rsid w:val="0062246A"/>
    <w:rsid w:val="00622793"/>
    <w:rsid w:val="00622F77"/>
    <w:rsid w:val="00624953"/>
    <w:rsid w:val="006254B4"/>
    <w:rsid w:val="00626249"/>
    <w:rsid w:val="006262BD"/>
    <w:rsid w:val="006263AE"/>
    <w:rsid w:val="00626990"/>
    <w:rsid w:val="00626DBB"/>
    <w:rsid w:val="00626FD5"/>
    <w:rsid w:val="00627398"/>
    <w:rsid w:val="006278A0"/>
    <w:rsid w:val="00627C74"/>
    <w:rsid w:val="00631221"/>
    <w:rsid w:val="006316A7"/>
    <w:rsid w:val="00631BEE"/>
    <w:rsid w:val="00631EB6"/>
    <w:rsid w:val="0063231C"/>
    <w:rsid w:val="00632542"/>
    <w:rsid w:val="006326C2"/>
    <w:rsid w:val="00632786"/>
    <w:rsid w:val="00632ACA"/>
    <w:rsid w:val="00633BAF"/>
    <w:rsid w:val="00635DA8"/>
    <w:rsid w:val="00635FFB"/>
    <w:rsid w:val="00636E92"/>
    <w:rsid w:val="0064047E"/>
    <w:rsid w:val="00642F14"/>
    <w:rsid w:val="00644A58"/>
    <w:rsid w:val="00645E05"/>
    <w:rsid w:val="00645ED8"/>
    <w:rsid w:val="00646701"/>
    <w:rsid w:val="006468F6"/>
    <w:rsid w:val="006473C9"/>
    <w:rsid w:val="006476B6"/>
    <w:rsid w:val="00651C85"/>
    <w:rsid w:val="00652053"/>
    <w:rsid w:val="006533A3"/>
    <w:rsid w:val="006538EE"/>
    <w:rsid w:val="006547A0"/>
    <w:rsid w:val="006547B5"/>
    <w:rsid w:val="006558E7"/>
    <w:rsid w:val="00655A09"/>
    <w:rsid w:val="00655BA2"/>
    <w:rsid w:val="00656BBA"/>
    <w:rsid w:val="006604D5"/>
    <w:rsid w:val="00660F59"/>
    <w:rsid w:val="00661F26"/>
    <w:rsid w:val="00662436"/>
    <w:rsid w:val="00662755"/>
    <w:rsid w:val="00663100"/>
    <w:rsid w:val="00663811"/>
    <w:rsid w:val="00663E2B"/>
    <w:rsid w:val="00664B72"/>
    <w:rsid w:val="00664C91"/>
    <w:rsid w:val="00664FDD"/>
    <w:rsid w:val="00665227"/>
    <w:rsid w:val="006654CB"/>
    <w:rsid w:val="00666E7B"/>
    <w:rsid w:val="00670A77"/>
    <w:rsid w:val="0067178C"/>
    <w:rsid w:val="00671803"/>
    <w:rsid w:val="006721E2"/>
    <w:rsid w:val="00672F4C"/>
    <w:rsid w:val="006736B5"/>
    <w:rsid w:val="00673B63"/>
    <w:rsid w:val="00673F36"/>
    <w:rsid w:val="00674653"/>
    <w:rsid w:val="00674B1B"/>
    <w:rsid w:val="006751C1"/>
    <w:rsid w:val="0067549E"/>
    <w:rsid w:val="00675594"/>
    <w:rsid w:val="00675954"/>
    <w:rsid w:val="00675EBA"/>
    <w:rsid w:val="006766A4"/>
    <w:rsid w:val="00676AAB"/>
    <w:rsid w:val="00677780"/>
    <w:rsid w:val="00677C9E"/>
    <w:rsid w:val="00680854"/>
    <w:rsid w:val="00681DAE"/>
    <w:rsid w:val="00683214"/>
    <w:rsid w:val="0068356F"/>
    <w:rsid w:val="00684584"/>
    <w:rsid w:val="00685383"/>
    <w:rsid w:val="006856A1"/>
    <w:rsid w:val="00685DC2"/>
    <w:rsid w:val="006867EE"/>
    <w:rsid w:val="00687016"/>
    <w:rsid w:val="00687616"/>
    <w:rsid w:val="00691422"/>
    <w:rsid w:val="0069149A"/>
    <w:rsid w:val="0069174F"/>
    <w:rsid w:val="00692D3E"/>
    <w:rsid w:val="00692F4A"/>
    <w:rsid w:val="00693581"/>
    <w:rsid w:val="0069360A"/>
    <w:rsid w:val="0069387E"/>
    <w:rsid w:val="00694A95"/>
    <w:rsid w:val="00694DC8"/>
    <w:rsid w:val="006954B5"/>
    <w:rsid w:val="0069587A"/>
    <w:rsid w:val="00695A47"/>
    <w:rsid w:val="00696935"/>
    <w:rsid w:val="00696F2F"/>
    <w:rsid w:val="00697411"/>
    <w:rsid w:val="0069AB1A"/>
    <w:rsid w:val="006A155C"/>
    <w:rsid w:val="006A16DE"/>
    <w:rsid w:val="006A2A1E"/>
    <w:rsid w:val="006A2B23"/>
    <w:rsid w:val="006A2C95"/>
    <w:rsid w:val="006A2CAC"/>
    <w:rsid w:val="006A2D2C"/>
    <w:rsid w:val="006A3776"/>
    <w:rsid w:val="006A391D"/>
    <w:rsid w:val="006A3B40"/>
    <w:rsid w:val="006A4021"/>
    <w:rsid w:val="006A4579"/>
    <w:rsid w:val="006A5110"/>
    <w:rsid w:val="006A51EE"/>
    <w:rsid w:val="006A59F0"/>
    <w:rsid w:val="006A5CB8"/>
    <w:rsid w:val="006A6755"/>
    <w:rsid w:val="006A6B5A"/>
    <w:rsid w:val="006A75E6"/>
    <w:rsid w:val="006A77A4"/>
    <w:rsid w:val="006A79C4"/>
    <w:rsid w:val="006B024E"/>
    <w:rsid w:val="006B0877"/>
    <w:rsid w:val="006B08D4"/>
    <w:rsid w:val="006B0D6C"/>
    <w:rsid w:val="006B0F68"/>
    <w:rsid w:val="006B1357"/>
    <w:rsid w:val="006B1685"/>
    <w:rsid w:val="006B183F"/>
    <w:rsid w:val="006B1A2E"/>
    <w:rsid w:val="006B2393"/>
    <w:rsid w:val="006B26FA"/>
    <w:rsid w:val="006B2DEF"/>
    <w:rsid w:val="006B32DC"/>
    <w:rsid w:val="006B3709"/>
    <w:rsid w:val="006B3880"/>
    <w:rsid w:val="006B3D99"/>
    <w:rsid w:val="006B4466"/>
    <w:rsid w:val="006B49E7"/>
    <w:rsid w:val="006B4AD5"/>
    <w:rsid w:val="006B5687"/>
    <w:rsid w:val="006B5693"/>
    <w:rsid w:val="006B57F1"/>
    <w:rsid w:val="006B5FDB"/>
    <w:rsid w:val="006B6104"/>
    <w:rsid w:val="006B6694"/>
    <w:rsid w:val="006B756B"/>
    <w:rsid w:val="006B7840"/>
    <w:rsid w:val="006B797F"/>
    <w:rsid w:val="006B7BE2"/>
    <w:rsid w:val="006B7C2E"/>
    <w:rsid w:val="006B7FA2"/>
    <w:rsid w:val="006C0569"/>
    <w:rsid w:val="006C0A7B"/>
    <w:rsid w:val="006C0FD6"/>
    <w:rsid w:val="006C1907"/>
    <w:rsid w:val="006C1BFE"/>
    <w:rsid w:val="006C2622"/>
    <w:rsid w:val="006C267F"/>
    <w:rsid w:val="006C2E85"/>
    <w:rsid w:val="006C36AD"/>
    <w:rsid w:val="006C3CEC"/>
    <w:rsid w:val="006C403B"/>
    <w:rsid w:val="006C5A7C"/>
    <w:rsid w:val="006C5ACF"/>
    <w:rsid w:val="006C5B67"/>
    <w:rsid w:val="006C613B"/>
    <w:rsid w:val="006C636E"/>
    <w:rsid w:val="006C6398"/>
    <w:rsid w:val="006C6AB3"/>
    <w:rsid w:val="006D099E"/>
    <w:rsid w:val="006D0C95"/>
    <w:rsid w:val="006D11A1"/>
    <w:rsid w:val="006D2489"/>
    <w:rsid w:val="006D25A9"/>
    <w:rsid w:val="006D2ACE"/>
    <w:rsid w:val="006D309F"/>
    <w:rsid w:val="006D375E"/>
    <w:rsid w:val="006D3A8A"/>
    <w:rsid w:val="006D4694"/>
    <w:rsid w:val="006D4BAC"/>
    <w:rsid w:val="006D4EEF"/>
    <w:rsid w:val="006D5330"/>
    <w:rsid w:val="006D5433"/>
    <w:rsid w:val="006D6DB1"/>
    <w:rsid w:val="006D7002"/>
    <w:rsid w:val="006D7091"/>
    <w:rsid w:val="006D775B"/>
    <w:rsid w:val="006D7ECA"/>
    <w:rsid w:val="006E2B0D"/>
    <w:rsid w:val="006E30D6"/>
    <w:rsid w:val="006E35EB"/>
    <w:rsid w:val="006E38C0"/>
    <w:rsid w:val="006E4181"/>
    <w:rsid w:val="006E44D3"/>
    <w:rsid w:val="006E49E9"/>
    <w:rsid w:val="006E5BE6"/>
    <w:rsid w:val="006E5D13"/>
    <w:rsid w:val="006E6003"/>
    <w:rsid w:val="006E657B"/>
    <w:rsid w:val="006E72F7"/>
    <w:rsid w:val="006E7B23"/>
    <w:rsid w:val="006E7E92"/>
    <w:rsid w:val="006F029B"/>
    <w:rsid w:val="006F04C4"/>
    <w:rsid w:val="006F0D2D"/>
    <w:rsid w:val="006F1BCA"/>
    <w:rsid w:val="006F1EC6"/>
    <w:rsid w:val="006F279F"/>
    <w:rsid w:val="006F2853"/>
    <w:rsid w:val="006F3022"/>
    <w:rsid w:val="006F3310"/>
    <w:rsid w:val="006F3590"/>
    <w:rsid w:val="006F4263"/>
    <w:rsid w:val="006F436D"/>
    <w:rsid w:val="006F4961"/>
    <w:rsid w:val="006F4EEB"/>
    <w:rsid w:val="006F6007"/>
    <w:rsid w:val="006F6DDC"/>
    <w:rsid w:val="006F78E7"/>
    <w:rsid w:val="00700499"/>
    <w:rsid w:val="007009B4"/>
    <w:rsid w:val="00700F88"/>
    <w:rsid w:val="00701B4A"/>
    <w:rsid w:val="00703495"/>
    <w:rsid w:val="00703587"/>
    <w:rsid w:val="00703BF1"/>
    <w:rsid w:val="00703D64"/>
    <w:rsid w:val="00703D69"/>
    <w:rsid w:val="00703F2F"/>
    <w:rsid w:val="00704052"/>
    <w:rsid w:val="007049E2"/>
    <w:rsid w:val="00704BAA"/>
    <w:rsid w:val="00705CC5"/>
    <w:rsid w:val="00707135"/>
    <w:rsid w:val="007077B5"/>
    <w:rsid w:val="00707810"/>
    <w:rsid w:val="007112B7"/>
    <w:rsid w:val="007126A5"/>
    <w:rsid w:val="00713E8A"/>
    <w:rsid w:val="00713EE6"/>
    <w:rsid w:val="007143EF"/>
    <w:rsid w:val="00715A1F"/>
    <w:rsid w:val="00715D0C"/>
    <w:rsid w:val="0071642D"/>
    <w:rsid w:val="007169E0"/>
    <w:rsid w:val="00716C1E"/>
    <w:rsid w:val="00717FB0"/>
    <w:rsid w:val="00720FFF"/>
    <w:rsid w:val="0072179C"/>
    <w:rsid w:val="00721D6A"/>
    <w:rsid w:val="0072224B"/>
    <w:rsid w:val="00722465"/>
    <w:rsid w:val="00722D14"/>
    <w:rsid w:val="00722E36"/>
    <w:rsid w:val="0072382E"/>
    <w:rsid w:val="00724041"/>
    <w:rsid w:val="007248DE"/>
    <w:rsid w:val="00725FC5"/>
    <w:rsid w:val="0072628F"/>
    <w:rsid w:val="007263C4"/>
    <w:rsid w:val="0072667C"/>
    <w:rsid w:val="00726F36"/>
    <w:rsid w:val="007272B3"/>
    <w:rsid w:val="007273BD"/>
    <w:rsid w:val="0073026A"/>
    <w:rsid w:val="00730530"/>
    <w:rsid w:val="0073058B"/>
    <w:rsid w:val="00730BA1"/>
    <w:rsid w:val="00730FDC"/>
    <w:rsid w:val="00731675"/>
    <w:rsid w:val="00733538"/>
    <w:rsid w:val="00733942"/>
    <w:rsid w:val="00733EB8"/>
    <w:rsid w:val="00734674"/>
    <w:rsid w:val="007347A1"/>
    <w:rsid w:val="00735662"/>
    <w:rsid w:val="007356F5"/>
    <w:rsid w:val="00735B8D"/>
    <w:rsid w:val="00735CCA"/>
    <w:rsid w:val="00736AD9"/>
    <w:rsid w:val="00737853"/>
    <w:rsid w:val="00737865"/>
    <w:rsid w:val="007378F2"/>
    <w:rsid w:val="0074163B"/>
    <w:rsid w:val="00742C0B"/>
    <w:rsid w:val="00742E78"/>
    <w:rsid w:val="00742F1D"/>
    <w:rsid w:val="007436C3"/>
    <w:rsid w:val="00744230"/>
    <w:rsid w:val="00745CD1"/>
    <w:rsid w:val="007462E2"/>
    <w:rsid w:val="00746780"/>
    <w:rsid w:val="00746945"/>
    <w:rsid w:val="007476DE"/>
    <w:rsid w:val="00747817"/>
    <w:rsid w:val="00750143"/>
    <w:rsid w:val="0075045A"/>
    <w:rsid w:val="00751095"/>
    <w:rsid w:val="007516E6"/>
    <w:rsid w:val="00751A33"/>
    <w:rsid w:val="00751A45"/>
    <w:rsid w:val="00751CA8"/>
    <w:rsid w:val="0075235B"/>
    <w:rsid w:val="00752679"/>
    <w:rsid w:val="00752E72"/>
    <w:rsid w:val="00752FCD"/>
    <w:rsid w:val="0075385D"/>
    <w:rsid w:val="00756336"/>
    <w:rsid w:val="007607C2"/>
    <w:rsid w:val="00760D54"/>
    <w:rsid w:val="0076136C"/>
    <w:rsid w:val="00761B95"/>
    <w:rsid w:val="00761E3B"/>
    <w:rsid w:val="00761F4F"/>
    <w:rsid w:val="0076418B"/>
    <w:rsid w:val="007641A1"/>
    <w:rsid w:val="00764A0C"/>
    <w:rsid w:val="00764F41"/>
    <w:rsid w:val="00764F86"/>
    <w:rsid w:val="00765DB6"/>
    <w:rsid w:val="0076612D"/>
    <w:rsid w:val="007668B6"/>
    <w:rsid w:val="00766E43"/>
    <w:rsid w:val="00767487"/>
    <w:rsid w:val="007710C8"/>
    <w:rsid w:val="00771824"/>
    <w:rsid w:val="00771A94"/>
    <w:rsid w:val="00771C59"/>
    <w:rsid w:val="007725C3"/>
    <w:rsid w:val="00772CFB"/>
    <w:rsid w:val="0077355E"/>
    <w:rsid w:val="007736B2"/>
    <w:rsid w:val="007739F3"/>
    <w:rsid w:val="00773B81"/>
    <w:rsid w:val="00773D43"/>
    <w:rsid w:val="00773F8D"/>
    <w:rsid w:val="007742FD"/>
    <w:rsid w:val="00774AF2"/>
    <w:rsid w:val="0077512C"/>
    <w:rsid w:val="007752FD"/>
    <w:rsid w:val="00775630"/>
    <w:rsid w:val="00775CA2"/>
    <w:rsid w:val="00775DD9"/>
    <w:rsid w:val="00775EF1"/>
    <w:rsid w:val="007774DA"/>
    <w:rsid w:val="00777ADC"/>
    <w:rsid w:val="0078051D"/>
    <w:rsid w:val="00780A7B"/>
    <w:rsid w:val="00781C4D"/>
    <w:rsid w:val="00781E40"/>
    <w:rsid w:val="007828CB"/>
    <w:rsid w:val="007829EA"/>
    <w:rsid w:val="0078302B"/>
    <w:rsid w:val="00784133"/>
    <w:rsid w:val="00784222"/>
    <w:rsid w:val="00785459"/>
    <w:rsid w:val="00785519"/>
    <w:rsid w:val="00786004"/>
    <w:rsid w:val="007860D0"/>
    <w:rsid w:val="0078701B"/>
    <w:rsid w:val="007878D1"/>
    <w:rsid w:val="00787ADC"/>
    <w:rsid w:val="00790126"/>
    <w:rsid w:val="00790AEA"/>
    <w:rsid w:val="00790DB9"/>
    <w:rsid w:val="00791BDF"/>
    <w:rsid w:val="00791D06"/>
    <w:rsid w:val="00791E00"/>
    <w:rsid w:val="00791F6E"/>
    <w:rsid w:val="007926B7"/>
    <w:rsid w:val="00792B0F"/>
    <w:rsid w:val="0079330A"/>
    <w:rsid w:val="0079369F"/>
    <w:rsid w:val="00793D91"/>
    <w:rsid w:val="00795D60"/>
    <w:rsid w:val="00796126"/>
    <w:rsid w:val="0079643E"/>
    <w:rsid w:val="00796F36"/>
    <w:rsid w:val="007A00C7"/>
    <w:rsid w:val="007A0CE2"/>
    <w:rsid w:val="007A111D"/>
    <w:rsid w:val="007A1154"/>
    <w:rsid w:val="007A2489"/>
    <w:rsid w:val="007A279A"/>
    <w:rsid w:val="007A32F5"/>
    <w:rsid w:val="007A3B52"/>
    <w:rsid w:val="007A3BE5"/>
    <w:rsid w:val="007A5688"/>
    <w:rsid w:val="007A5CB7"/>
    <w:rsid w:val="007A6326"/>
    <w:rsid w:val="007A784C"/>
    <w:rsid w:val="007B0086"/>
    <w:rsid w:val="007B021C"/>
    <w:rsid w:val="007B039D"/>
    <w:rsid w:val="007B0A2D"/>
    <w:rsid w:val="007B1085"/>
    <w:rsid w:val="007B11B7"/>
    <w:rsid w:val="007B1920"/>
    <w:rsid w:val="007B2576"/>
    <w:rsid w:val="007B2997"/>
    <w:rsid w:val="007B3463"/>
    <w:rsid w:val="007B3695"/>
    <w:rsid w:val="007B3722"/>
    <w:rsid w:val="007B3FCA"/>
    <w:rsid w:val="007B4064"/>
    <w:rsid w:val="007B4637"/>
    <w:rsid w:val="007B4D5F"/>
    <w:rsid w:val="007B50AC"/>
    <w:rsid w:val="007B6081"/>
    <w:rsid w:val="007B6FB5"/>
    <w:rsid w:val="007B759B"/>
    <w:rsid w:val="007C00FD"/>
    <w:rsid w:val="007C0AA6"/>
    <w:rsid w:val="007C1162"/>
    <w:rsid w:val="007C1760"/>
    <w:rsid w:val="007C2448"/>
    <w:rsid w:val="007C2677"/>
    <w:rsid w:val="007C26C6"/>
    <w:rsid w:val="007C3F20"/>
    <w:rsid w:val="007C4357"/>
    <w:rsid w:val="007C4A75"/>
    <w:rsid w:val="007C5383"/>
    <w:rsid w:val="007C560A"/>
    <w:rsid w:val="007C6020"/>
    <w:rsid w:val="007C60C8"/>
    <w:rsid w:val="007C61E7"/>
    <w:rsid w:val="007C7538"/>
    <w:rsid w:val="007D0A87"/>
    <w:rsid w:val="007D0E18"/>
    <w:rsid w:val="007D15F1"/>
    <w:rsid w:val="007D215C"/>
    <w:rsid w:val="007D29A4"/>
    <w:rsid w:val="007D3AFA"/>
    <w:rsid w:val="007D4671"/>
    <w:rsid w:val="007D495D"/>
    <w:rsid w:val="007D4A52"/>
    <w:rsid w:val="007D5701"/>
    <w:rsid w:val="007D6AF2"/>
    <w:rsid w:val="007D6CE7"/>
    <w:rsid w:val="007D70CB"/>
    <w:rsid w:val="007D7240"/>
    <w:rsid w:val="007D7590"/>
    <w:rsid w:val="007E0257"/>
    <w:rsid w:val="007E0B06"/>
    <w:rsid w:val="007E0BA5"/>
    <w:rsid w:val="007E0E3F"/>
    <w:rsid w:val="007E0E64"/>
    <w:rsid w:val="007E0E89"/>
    <w:rsid w:val="007E1A6E"/>
    <w:rsid w:val="007E29EE"/>
    <w:rsid w:val="007E4FA0"/>
    <w:rsid w:val="007E5477"/>
    <w:rsid w:val="007E58B9"/>
    <w:rsid w:val="007F0319"/>
    <w:rsid w:val="007F0C91"/>
    <w:rsid w:val="007F146F"/>
    <w:rsid w:val="007F1510"/>
    <w:rsid w:val="007F194D"/>
    <w:rsid w:val="007F1DE0"/>
    <w:rsid w:val="007F23AE"/>
    <w:rsid w:val="007F3A45"/>
    <w:rsid w:val="007F43F1"/>
    <w:rsid w:val="007F4E8A"/>
    <w:rsid w:val="007F4F23"/>
    <w:rsid w:val="007F5807"/>
    <w:rsid w:val="007F6155"/>
    <w:rsid w:val="007F6264"/>
    <w:rsid w:val="007F717B"/>
    <w:rsid w:val="007F7EDC"/>
    <w:rsid w:val="007F7FED"/>
    <w:rsid w:val="0080034E"/>
    <w:rsid w:val="00800CF6"/>
    <w:rsid w:val="00800FD3"/>
    <w:rsid w:val="008018A2"/>
    <w:rsid w:val="00802379"/>
    <w:rsid w:val="008031A9"/>
    <w:rsid w:val="0080349F"/>
    <w:rsid w:val="008037B4"/>
    <w:rsid w:val="008057C1"/>
    <w:rsid w:val="00805A06"/>
    <w:rsid w:val="00805BBD"/>
    <w:rsid w:val="00805F7C"/>
    <w:rsid w:val="00806DCD"/>
    <w:rsid w:val="008077C2"/>
    <w:rsid w:val="00807C9E"/>
    <w:rsid w:val="00807E67"/>
    <w:rsid w:val="0081066B"/>
    <w:rsid w:val="0081084E"/>
    <w:rsid w:val="00811002"/>
    <w:rsid w:val="00811244"/>
    <w:rsid w:val="00811A24"/>
    <w:rsid w:val="00811F8B"/>
    <w:rsid w:val="00811FAB"/>
    <w:rsid w:val="00812566"/>
    <w:rsid w:val="00812C85"/>
    <w:rsid w:val="008130FC"/>
    <w:rsid w:val="00813902"/>
    <w:rsid w:val="00813985"/>
    <w:rsid w:val="00813C9E"/>
    <w:rsid w:val="00817357"/>
    <w:rsid w:val="00817820"/>
    <w:rsid w:val="00817D75"/>
    <w:rsid w:val="00817EED"/>
    <w:rsid w:val="008202F2"/>
    <w:rsid w:val="00820511"/>
    <w:rsid w:val="00820966"/>
    <w:rsid w:val="00821CE5"/>
    <w:rsid w:val="00821E5F"/>
    <w:rsid w:val="00821E75"/>
    <w:rsid w:val="008220E1"/>
    <w:rsid w:val="00822EB9"/>
    <w:rsid w:val="008238F4"/>
    <w:rsid w:val="00824E5F"/>
    <w:rsid w:val="00826222"/>
    <w:rsid w:val="0082630C"/>
    <w:rsid w:val="008264C0"/>
    <w:rsid w:val="00826CA7"/>
    <w:rsid w:val="00826E0E"/>
    <w:rsid w:val="00827599"/>
    <w:rsid w:val="00827624"/>
    <w:rsid w:val="00827B2E"/>
    <w:rsid w:val="0083058D"/>
    <w:rsid w:val="00830939"/>
    <w:rsid w:val="008312C8"/>
    <w:rsid w:val="008317AD"/>
    <w:rsid w:val="00831896"/>
    <w:rsid w:val="0083327C"/>
    <w:rsid w:val="00833621"/>
    <w:rsid w:val="00833B09"/>
    <w:rsid w:val="00833DD3"/>
    <w:rsid w:val="008344E0"/>
    <w:rsid w:val="00834C0C"/>
    <w:rsid w:val="00834E5F"/>
    <w:rsid w:val="008351D9"/>
    <w:rsid w:val="0083526F"/>
    <w:rsid w:val="00836859"/>
    <w:rsid w:val="008369EF"/>
    <w:rsid w:val="00836C9E"/>
    <w:rsid w:val="00836DD5"/>
    <w:rsid w:val="00836DDB"/>
    <w:rsid w:val="0084114D"/>
    <w:rsid w:val="008418DA"/>
    <w:rsid w:val="00842403"/>
    <w:rsid w:val="008425FD"/>
    <w:rsid w:val="00842CA0"/>
    <w:rsid w:val="00843C23"/>
    <w:rsid w:val="00844961"/>
    <w:rsid w:val="00845054"/>
    <w:rsid w:val="008454F1"/>
    <w:rsid w:val="008457A9"/>
    <w:rsid w:val="00845E8C"/>
    <w:rsid w:val="00847549"/>
    <w:rsid w:val="00847A6D"/>
    <w:rsid w:val="00847DC9"/>
    <w:rsid w:val="00850261"/>
    <w:rsid w:val="008505FE"/>
    <w:rsid w:val="00850767"/>
    <w:rsid w:val="00850EDB"/>
    <w:rsid w:val="008513D3"/>
    <w:rsid w:val="00851C24"/>
    <w:rsid w:val="008525C2"/>
    <w:rsid w:val="0085293F"/>
    <w:rsid w:val="00852B5A"/>
    <w:rsid w:val="00853C8F"/>
    <w:rsid w:val="0085464B"/>
    <w:rsid w:val="00854741"/>
    <w:rsid w:val="00854776"/>
    <w:rsid w:val="00854C5F"/>
    <w:rsid w:val="00854DE9"/>
    <w:rsid w:val="00855490"/>
    <w:rsid w:val="00855B51"/>
    <w:rsid w:val="00855C66"/>
    <w:rsid w:val="0085603C"/>
    <w:rsid w:val="008564D3"/>
    <w:rsid w:val="0085773C"/>
    <w:rsid w:val="00860216"/>
    <w:rsid w:val="00860F8F"/>
    <w:rsid w:val="00861083"/>
    <w:rsid w:val="00861D26"/>
    <w:rsid w:val="00861E73"/>
    <w:rsid w:val="008621A3"/>
    <w:rsid w:val="008631DF"/>
    <w:rsid w:val="008633BE"/>
    <w:rsid w:val="008634E0"/>
    <w:rsid w:val="00863B92"/>
    <w:rsid w:val="0086454E"/>
    <w:rsid w:val="00864A40"/>
    <w:rsid w:val="00864E4E"/>
    <w:rsid w:val="00864E5A"/>
    <w:rsid w:val="00865342"/>
    <w:rsid w:val="00865CE4"/>
    <w:rsid w:val="00870C1C"/>
    <w:rsid w:val="00870EAB"/>
    <w:rsid w:val="00871976"/>
    <w:rsid w:val="008730B7"/>
    <w:rsid w:val="008737AF"/>
    <w:rsid w:val="00873C53"/>
    <w:rsid w:val="0087410F"/>
    <w:rsid w:val="008741E2"/>
    <w:rsid w:val="008754C1"/>
    <w:rsid w:val="00875756"/>
    <w:rsid w:val="00875907"/>
    <w:rsid w:val="00876E30"/>
    <w:rsid w:val="0087726E"/>
    <w:rsid w:val="008779B8"/>
    <w:rsid w:val="0088096B"/>
    <w:rsid w:val="00881327"/>
    <w:rsid w:val="0088185C"/>
    <w:rsid w:val="00882E92"/>
    <w:rsid w:val="0088315A"/>
    <w:rsid w:val="00884047"/>
    <w:rsid w:val="00884DFC"/>
    <w:rsid w:val="00884FF3"/>
    <w:rsid w:val="00885481"/>
    <w:rsid w:val="00885BBB"/>
    <w:rsid w:val="00886392"/>
    <w:rsid w:val="00886F6F"/>
    <w:rsid w:val="008872C5"/>
    <w:rsid w:val="00887C2F"/>
    <w:rsid w:val="00887F6D"/>
    <w:rsid w:val="0089016A"/>
    <w:rsid w:val="008905DD"/>
    <w:rsid w:val="00890B12"/>
    <w:rsid w:val="00890E8C"/>
    <w:rsid w:val="00891454"/>
    <w:rsid w:val="0089163F"/>
    <w:rsid w:val="0089192E"/>
    <w:rsid w:val="008919D2"/>
    <w:rsid w:val="00891DD5"/>
    <w:rsid w:val="00892A9D"/>
    <w:rsid w:val="008933DC"/>
    <w:rsid w:val="00893437"/>
    <w:rsid w:val="00893C71"/>
    <w:rsid w:val="00893E5E"/>
    <w:rsid w:val="00894239"/>
    <w:rsid w:val="00894444"/>
    <w:rsid w:val="0089450E"/>
    <w:rsid w:val="0089567F"/>
    <w:rsid w:val="00895EC0"/>
    <w:rsid w:val="00895F73"/>
    <w:rsid w:val="0089609E"/>
    <w:rsid w:val="00897759"/>
    <w:rsid w:val="00897AB6"/>
    <w:rsid w:val="00897CC7"/>
    <w:rsid w:val="008A12A3"/>
    <w:rsid w:val="008A1369"/>
    <w:rsid w:val="008A1375"/>
    <w:rsid w:val="008A1974"/>
    <w:rsid w:val="008A19E9"/>
    <w:rsid w:val="008A32BB"/>
    <w:rsid w:val="008A48DA"/>
    <w:rsid w:val="008A49DD"/>
    <w:rsid w:val="008A4D46"/>
    <w:rsid w:val="008A5020"/>
    <w:rsid w:val="008A665A"/>
    <w:rsid w:val="008A67C6"/>
    <w:rsid w:val="008A7415"/>
    <w:rsid w:val="008A7FCC"/>
    <w:rsid w:val="008B00EF"/>
    <w:rsid w:val="008B014A"/>
    <w:rsid w:val="008B0285"/>
    <w:rsid w:val="008B10E2"/>
    <w:rsid w:val="008B1DC6"/>
    <w:rsid w:val="008B3BB2"/>
    <w:rsid w:val="008B3DDC"/>
    <w:rsid w:val="008B4408"/>
    <w:rsid w:val="008B4E73"/>
    <w:rsid w:val="008B537B"/>
    <w:rsid w:val="008B60A2"/>
    <w:rsid w:val="008B6492"/>
    <w:rsid w:val="008B65C4"/>
    <w:rsid w:val="008B6750"/>
    <w:rsid w:val="008B734E"/>
    <w:rsid w:val="008C0698"/>
    <w:rsid w:val="008C146C"/>
    <w:rsid w:val="008C1A5A"/>
    <w:rsid w:val="008C2463"/>
    <w:rsid w:val="008C2C86"/>
    <w:rsid w:val="008C3254"/>
    <w:rsid w:val="008C4012"/>
    <w:rsid w:val="008C538E"/>
    <w:rsid w:val="008C5CD8"/>
    <w:rsid w:val="008C6508"/>
    <w:rsid w:val="008D1DEB"/>
    <w:rsid w:val="008D25A3"/>
    <w:rsid w:val="008D2CF1"/>
    <w:rsid w:val="008D2F3D"/>
    <w:rsid w:val="008D31F7"/>
    <w:rsid w:val="008D37C4"/>
    <w:rsid w:val="008D4105"/>
    <w:rsid w:val="008D5414"/>
    <w:rsid w:val="008D613A"/>
    <w:rsid w:val="008D77A9"/>
    <w:rsid w:val="008D7979"/>
    <w:rsid w:val="008D7B91"/>
    <w:rsid w:val="008DA9B1"/>
    <w:rsid w:val="008E0369"/>
    <w:rsid w:val="008E0715"/>
    <w:rsid w:val="008E0AAB"/>
    <w:rsid w:val="008E17AB"/>
    <w:rsid w:val="008E1C3B"/>
    <w:rsid w:val="008E1CFA"/>
    <w:rsid w:val="008E27D0"/>
    <w:rsid w:val="008E2C37"/>
    <w:rsid w:val="008E34C8"/>
    <w:rsid w:val="008E42AF"/>
    <w:rsid w:val="008E446D"/>
    <w:rsid w:val="008E47EF"/>
    <w:rsid w:val="008E4D6A"/>
    <w:rsid w:val="008E502E"/>
    <w:rsid w:val="008E504E"/>
    <w:rsid w:val="008E54D0"/>
    <w:rsid w:val="008E5655"/>
    <w:rsid w:val="008E5B38"/>
    <w:rsid w:val="008E64D7"/>
    <w:rsid w:val="008E788F"/>
    <w:rsid w:val="008F017E"/>
    <w:rsid w:val="008F088A"/>
    <w:rsid w:val="008F15EE"/>
    <w:rsid w:val="008F1671"/>
    <w:rsid w:val="008F2796"/>
    <w:rsid w:val="008F40B2"/>
    <w:rsid w:val="008F41CA"/>
    <w:rsid w:val="008F4324"/>
    <w:rsid w:val="008F4796"/>
    <w:rsid w:val="008F4AAC"/>
    <w:rsid w:val="008F5246"/>
    <w:rsid w:val="008F57B0"/>
    <w:rsid w:val="008F6570"/>
    <w:rsid w:val="008F6B31"/>
    <w:rsid w:val="008F6B95"/>
    <w:rsid w:val="008F6EF0"/>
    <w:rsid w:val="008F7712"/>
    <w:rsid w:val="008F7CDD"/>
    <w:rsid w:val="008F7F62"/>
    <w:rsid w:val="009006A3"/>
    <w:rsid w:val="00900DDB"/>
    <w:rsid w:val="0090174C"/>
    <w:rsid w:val="00901BE6"/>
    <w:rsid w:val="0090221E"/>
    <w:rsid w:val="00902C0A"/>
    <w:rsid w:val="009030F5"/>
    <w:rsid w:val="009033E6"/>
    <w:rsid w:val="0090379D"/>
    <w:rsid w:val="00903EC6"/>
    <w:rsid w:val="009046F7"/>
    <w:rsid w:val="00905303"/>
    <w:rsid w:val="0090574D"/>
    <w:rsid w:val="00905E7B"/>
    <w:rsid w:val="00906553"/>
    <w:rsid w:val="00906574"/>
    <w:rsid w:val="009067BA"/>
    <w:rsid w:val="009104F7"/>
    <w:rsid w:val="009110BE"/>
    <w:rsid w:val="00911181"/>
    <w:rsid w:val="00911CA1"/>
    <w:rsid w:val="00912F59"/>
    <w:rsid w:val="0091383D"/>
    <w:rsid w:val="00914B5B"/>
    <w:rsid w:val="00914D51"/>
    <w:rsid w:val="00914E3D"/>
    <w:rsid w:val="00915BD7"/>
    <w:rsid w:val="009161DA"/>
    <w:rsid w:val="009165B3"/>
    <w:rsid w:val="009170FE"/>
    <w:rsid w:val="00920A1E"/>
    <w:rsid w:val="00921038"/>
    <w:rsid w:val="009213D4"/>
    <w:rsid w:val="00921530"/>
    <w:rsid w:val="00921B5D"/>
    <w:rsid w:val="00922366"/>
    <w:rsid w:val="00923DCC"/>
    <w:rsid w:val="009247BD"/>
    <w:rsid w:val="009248D5"/>
    <w:rsid w:val="00924A69"/>
    <w:rsid w:val="00924D7C"/>
    <w:rsid w:val="00925203"/>
    <w:rsid w:val="00925586"/>
    <w:rsid w:val="00925763"/>
    <w:rsid w:val="00926A30"/>
    <w:rsid w:val="009279C0"/>
    <w:rsid w:val="00930E10"/>
    <w:rsid w:val="00931289"/>
    <w:rsid w:val="009317CD"/>
    <w:rsid w:val="00932016"/>
    <w:rsid w:val="00932CAB"/>
    <w:rsid w:val="0093328C"/>
    <w:rsid w:val="009332D6"/>
    <w:rsid w:val="00933633"/>
    <w:rsid w:val="009338E9"/>
    <w:rsid w:val="00933C7F"/>
    <w:rsid w:val="00935383"/>
    <w:rsid w:val="0093599A"/>
    <w:rsid w:val="00936C5B"/>
    <w:rsid w:val="009376F9"/>
    <w:rsid w:val="00937F68"/>
    <w:rsid w:val="00940EE1"/>
    <w:rsid w:val="009421BC"/>
    <w:rsid w:val="009439E8"/>
    <w:rsid w:val="009454DC"/>
    <w:rsid w:val="0094580F"/>
    <w:rsid w:val="00945AA5"/>
    <w:rsid w:val="00946807"/>
    <w:rsid w:val="0094712B"/>
    <w:rsid w:val="0094769B"/>
    <w:rsid w:val="00947DCE"/>
    <w:rsid w:val="00950079"/>
    <w:rsid w:val="009500CE"/>
    <w:rsid w:val="00950357"/>
    <w:rsid w:val="00950A36"/>
    <w:rsid w:val="00951675"/>
    <w:rsid w:val="0095199F"/>
    <w:rsid w:val="0095233E"/>
    <w:rsid w:val="00952C03"/>
    <w:rsid w:val="00954092"/>
    <w:rsid w:val="009545D2"/>
    <w:rsid w:val="00954A24"/>
    <w:rsid w:val="00954B12"/>
    <w:rsid w:val="00954D04"/>
    <w:rsid w:val="00957FBE"/>
    <w:rsid w:val="00960AD1"/>
    <w:rsid w:val="009613CF"/>
    <w:rsid w:val="00961957"/>
    <w:rsid w:val="009621D8"/>
    <w:rsid w:val="0096249F"/>
    <w:rsid w:val="009633E8"/>
    <w:rsid w:val="00963FA4"/>
    <w:rsid w:val="00964DE8"/>
    <w:rsid w:val="00964FCC"/>
    <w:rsid w:val="00965BDC"/>
    <w:rsid w:val="00966143"/>
    <w:rsid w:val="00966E65"/>
    <w:rsid w:val="00967489"/>
    <w:rsid w:val="00970024"/>
    <w:rsid w:val="00970514"/>
    <w:rsid w:val="009705B1"/>
    <w:rsid w:val="00970806"/>
    <w:rsid w:val="00970C10"/>
    <w:rsid w:val="00971336"/>
    <w:rsid w:val="009717EA"/>
    <w:rsid w:val="00971A62"/>
    <w:rsid w:val="00973866"/>
    <w:rsid w:val="0097530A"/>
    <w:rsid w:val="0097533F"/>
    <w:rsid w:val="0097676A"/>
    <w:rsid w:val="00977697"/>
    <w:rsid w:val="009805F9"/>
    <w:rsid w:val="009806E7"/>
    <w:rsid w:val="00980DE7"/>
    <w:rsid w:val="00980E30"/>
    <w:rsid w:val="00981766"/>
    <w:rsid w:val="00981C63"/>
    <w:rsid w:val="00982497"/>
    <w:rsid w:val="009824EB"/>
    <w:rsid w:val="0098270B"/>
    <w:rsid w:val="009828FC"/>
    <w:rsid w:val="00982DCC"/>
    <w:rsid w:val="00983492"/>
    <w:rsid w:val="009837EB"/>
    <w:rsid w:val="00984386"/>
    <w:rsid w:val="009849BC"/>
    <w:rsid w:val="009851FE"/>
    <w:rsid w:val="0098589A"/>
    <w:rsid w:val="00985BE9"/>
    <w:rsid w:val="00986033"/>
    <w:rsid w:val="0098657B"/>
    <w:rsid w:val="00986D9F"/>
    <w:rsid w:val="00986F76"/>
    <w:rsid w:val="009879C9"/>
    <w:rsid w:val="00987ABF"/>
    <w:rsid w:val="00987BCE"/>
    <w:rsid w:val="00990639"/>
    <w:rsid w:val="00990A80"/>
    <w:rsid w:val="00990BC4"/>
    <w:rsid w:val="0099189D"/>
    <w:rsid w:val="009918C7"/>
    <w:rsid w:val="00991CB0"/>
    <w:rsid w:val="0099354D"/>
    <w:rsid w:val="00993577"/>
    <w:rsid w:val="00993CF6"/>
    <w:rsid w:val="00993F02"/>
    <w:rsid w:val="00994A12"/>
    <w:rsid w:val="0099546C"/>
    <w:rsid w:val="0099574D"/>
    <w:rsid w:val="009958B1"/>
    <w:rsid w:val="00996114"/>
    <w:rsid w:val="009963AD"/>
    <w:rsid w:val="00996CB9"/>
    <w:rsid w:val="009974F4"/>
    <w:rsid w:val="009975DC"/>
    <w:rsid w:val="009A2083"/>
    <w:rsid w:val="009A2090"/>
    <w:rsid w:val="009A2B8C"/>
    <w:rsid w:val="009A31D6"/>
    <w:rsid w:val="009A3758"/>
    <w:rsid w:val="009A4F49"/>
    <w:rsid w:val="009A5379"/>
    <w:rsid w:val="009A59F4"/>
    <w:rsid w:val="009A5A88"/>
    <w:rsid w:val="009A5B88"/>
    <w:rsid w:val="009A5FDA"/>
    <w:rsid w:val="009A6AAA"/>
    <w:rsid w:val="009A6BFD"/>
    <w:rsid w:val="009A6D02"/>
    <w:rsid w:val="009A7EBE"/>
    <w:rsid w:val="009AC04C"/>
    <w:rsid w:val="009B0308"/>
    <w:rsid w:val="009B0A60"/>
    <w:rsid w:val="009B1258"/>
    <w:rsid w:val="009B14F1"/>
    <w:rsid w:val="009B167E"/>
    <w:rsid w:val="009B1A08"/>
    <w:rsid w:val="009B1D1D"/>
    <w:rsid w:val="009B1D57"/>
    <w:rsid w:val="009B1EA6"/>
    <w:rsid w:val="009B4411"/>
    <w:rsid w:val="009B45A7"/>
    <w:rsid w:val="009B4745"/>
    <w:rsid w:val="009B5102"/>
    <w:rsid w:val="009B5127"/>
    <w:rsid w:val="009B5361"/>
    <w:rsid w:val="009B54C8"/>
    <w:rsid w:val="009B6637"/>
    <w:rsid w:val="009B6BB2"/>
    <w:rsid w:val="009B7051"/>
    <w:rsid w:val="009C09C6"/>
    <w:rsid w:val="009C1042"/>
    <w:rsid w:val="009C156A"/>
    <w:rsid w:val="009C28A3"/>
    <w:rsid w:val="009C2903"/>
    <w:rsid w:val="009C3314"/>
    <w:rsid w:val="009C3571"/>
    <w:rsid w:val="009C36DB"/>
    <w:rsid w:val="009C52BC"/>
    <w:rsid w:val="009C59F7"/>
    <w:rsid w:val="009C6FCE"/>
    <w:rsid w:val="009C70E2"/>
    <w:rsid w:val="009D0728"/>
    <w:rsid w:val="009D1C21"/>
    <w:rsid w:val="009D2427"/>
    <w:rsid w:val="009D2E88"/>
    <w:rsid w:val="009D319D"/>
    <w:rsid w:val="009D4A69"/>
    <w:rsid w:val="009D51C1"/>
    <w:rsid w:val="009D5350"/>
    <w:rsid w:val="009D5B44"/>
    <w:rsid w:val="009D67C5"/>
    <w:rsid w:val="009D6B2A"/>
    <w:rsid w:val="009D71E7"/>
    <w:rsid w:val="009D7C35"/>
    <w:rsid w:val="009E03BD"/>
    <w:rsid w:val="009E097D"/>
    <w:rsid w:val="009E1321"/>
    <w:rsid w:val="009E1A58"/>
    <w:rsid w:val="009E4318"/>
    <w:rsid w:val="009E46DE"/>
    <w:rsid w:val="009E4911"/>
    <w:rsid w:val="009E519F"/>
    <w:rsid w:val="009E528B"/>
    <w:rsid w:val="009E54F8"/>
    <w:rsid w:val="009E558E"/>
    <w:rsid w:val="009E560C"/>
    <w:rsid w:val="009E5941"/>
    <w:rsid w:val="009E6151"/>
    <w:rsid w:val="009E6342"/>
    <w:rsid w:val="009E63A3"/>
    <w:rsid w:val="009E643B"/>
    <w:rsid w:val="009E67B8"/>
    <w:rsid w:val="009E67F7"/>
    <w:rsid w:val="009E77E6"/>
    <w:rsid w:val="009F14D4"/>
    <w:rsid w:val="009F1BF5"/>
    <w:rsid w:val="009F20F7"/>
    <w:rsid w:val="009F219D"/>
    <w:rsid w:val="009F28C9"/>
    <w:rsid w:val="009F2C36"/>
    <w:rsid w:val="009F2D31"/>
    <w:rsid w:val="009F2F37"/>
    <w:rsid w:val="009F3B88"/>
    <w:rsid w:val="009F3C5A"/>
    <w:rsid w:val="009F3C5D"/>
    <w:rsid w:val="009F5110"/>
    <w:rsid w:val="009F61E3"/>
    <w:rsid w:val="009F63D4"/>
    <w:rsid w:val="009F6ED9"/>
    <w:rsid w:val="009F753F"/>
    <w:rsid w:val="009FDDDE"/>
    <w:rsid w:val="00A00542"/>
    <w:rsid w:val="00A00E9D"/>
    <w:rsid w:val="00A01A6F"/>
    <w:rsid w:val="00A02034"/>
    <w:rsid w:val="00A031FB"/>
    <w:rsid w:val="00A040F0"/>
    <w:rsid w:val="00A05FB0"/>
    <w:rsid w:val="00A073FB"/>
    <w:rsid w:val="00A07426"/>
    <w:rsid w:val="00A07850"/>
    <w:rsid w:val="00A08C09"/>
    <w:rsid w:val="00A1019D"/>
    <w:rsid w:val="00A10A91"/>
    <w:rsid w:val="00A10F3A"/>
    <w:rsid w:val="00A11849"/>
    <w:rsid w:val="00A1187D"/>
    <w:rsid w:val="00A11D8C"/>
    <w:rsid w:val="00A12558"/>
    <w:rsid w:val="00A125E9"/>
    <w:rsid w:val="00A12CDC"/>
    <w:rsid w:val="00A13CD7"/>
    <w:rsid w:val="00A13E0B"/>
    <w:rsid w:val="00A13FE6"/>
    <w:rsid w:val="00A14C11"/>
    <w:rsid w:val="00A16824"/>
    <w:rsid w:val="00A16A9E"/>
    <w:rsid w:val="00A16C59"/>
    <w:rsid w:val="00A16CFC"/>
    <w:rsid w:val="00A17705"/>
    <w:rsid w:val="00A177CA"/>
    <w:rsid w:val="00A20B65"/>
    <w:rsid w:val="00A21CAB"/>
    <w:rsid w:val="00A24288"/>
    <w:rsid w:val="00A248C1"/>
    <w:rsid w:val="00A25B70"/>
    <w:rsid w:val="00A25C98"/>
    <w:rsid w:val="00A267CE"/>
    <w:rsid w:val="00A27A76"/>
    <w:rsid w:val="00A30618"/>
    <w:rsid w:val="00A307AE"/>
    <w:rsid w:val="00A30826"/>
    <w:rsid w:val="00A313C5"/>
    <w:rsid w:val="00A31531"/>
    <w:rsid w:val="00A323B8"/>
    <w:rsid w:val="00A32649"/>
    <w:rsid w:val="00A3350F"/>
    <w:rsid w:val="00A335D8"/>
    <w:rsid w:val="00A34496"/>
    <w:rsid w:val="00A34922"/>
    <w:rsid w:val="00A34A9E"/>
    <w:rsid w:val="00A34C72"/>
    <w:rsid w:val="00A34F49"/>
    <w:rsid w:val="00A353BE"/>
    <w:rsid w:val="00A35C81"/>
    <w:rsid w:val="00A35DCB"/>
    <w:rsid w:val="00A364A3"/>
    <w:rsid w:val="00A3753C"/>
    <w:rsid w:val="00A375E2"/>
    <w:rsid w:val="00A37E4D"/>
    <w:rsid w:val="00A41DBB"/>
    <w:rsid w:val="00A43132"/>
    <w:rsid w:val="00A436E2"/>
    <w:rsid w:val="00A4385A"/>
    <w:rsid w:val="00A44200"/>
    <w:rsid w:val="00A44450"/>
    <w:rsid w:val="00A45F63"/>
    <w:rsid w:val="00A46339"/>
    <w:rsid w:val="00A464FF"/>
    <w:rsid w:val="00A468BA"/>
    <w:rsid w:val="00A46967"/>
    <w:rsid w:val="00A46CE0"/>
    <w:rsid w:val="00A46FAC"/>
    <w:rsid w:val="00A46FF9"/>
    <w:rsid w:val="00A47070"/>
    <w:rsid w:val="00A472C2"/>
    <w:rsid w:val="00A47CD0"/>
    <w:rsid w:val="00A501B4"/>
    <w:rsid w:val="00A501DA"/>
    <w:rsid w:val="00A505B6"/>
    <w:rsid w:val="00A507BB"/>
    <w:rsid w:val="00A51920"/>
    <w:rsid w:val="00A51E54"/>
    <w:rsid w:val="00A51E83"/>
    <w:rsid w:val="00A51FE4"/>
    <w:rsid w:val="00A52092"/>
    <w:rsid w:val="00A52B6F"/>
    <w:rsid w:val="00A532E4"/>
    <w:rsid w:val="00A533A8"/>
    <w:rsid w:val="00A535FB"/>
    <w:rsid w:val="00A535FC"/>
    <w:rsid w:val="00A5368B"/>
    <w:rsid w:val="00A548B0"/>
    <w:rsid w:val="00A55F08"/>
    <w:rsid w:val="00A57713"/>
    <w:rsid w:val="00A5796A"/>
    <w:rsid w:val="00A6008C"/>
    <w:rsid w:val="00A602ED"/>
    <w:rsid w:val="00A602F3"/>
    <w:rsid w:val="00A60B9B"/>
    <w:rsid w:val="00A62402"/>
    <w:rsid w:val="00A62A7E"/>
    <w:rsid w:val="00A63413"/>
    <w:rsid w:val="00A63862"/>
    <w:rsid w:val="00A64714"/>
    <w:rsid w:val="00A647FF"/>
    <w:rsid w:val="00A6534F"/>
    <w:rsid w:val="00A65472"/>
    <w:rsid w:val="00A66006"/>
    <w:rsid w:val="00A67269"/>
    <w:rsid w:val="00A67ABE"/>
    <w:rsid w:val="00A67BC9"/>
    <w:rsid w:val="00A67C67"/>
    <w:rsid w:val="00A7103C"/>
    <w:rsid w:val="00A71AA5"/>
    <w:rsid w:val="00A7260E"/>
    <w:rsid w:val="00A73263"/>
    <w:rsid w:val="00A73304"/>
    <w:rsid w:val="00A7435A"/>
    <w:rsid w:val="00A74394"/>
    <w:rsid w:val="00A7471F"/>
    <w:rsid w:val="00A747B3"/>
    <w:rsid w:val="00A7550C"/>
    <w:rsid w:val="00A75CEA"/>
    <w:rsid w:val="00A75E19"/>
    <w:rsid w:val="00A76961"/>
    <w:rsid w:val="00A773D4"/>
    <w:rsid w:val="00A777E8"/>
    <w:rsid w:val="00A77940"/>
    <w:rsid w:val="00A80324"/>
    <w:rsid w:val="00A80887"/>
    <w:rsid w:val="00A80FD2"/>
    <w:rsid w:val="00A81A29"/>
    <w:rsid w:val="00A81FC7"/>
    <w:rsid w:val="00A8236E"/>
    <w:rsid w:val="00A83749"/>
    <w:rsid w:val="00A8718B"/>
    <w:rsid w:val="00A87E90"/>
    <w:rsid w:val="00A90FB8"/>
    <w:rsid w:val="00A913A6"/>
    <w:rsid w:val="00A91E92"/>
    <w:rsid w:val="00A92507"/>
    <w:rsid w:val="00A930FB"/>
    <w:rsid w:val="00A936B8"/>
    <w:rsid w:val="00A93B07"/>
    <w:rsid w:val="00A94243"/>
    <w:rsid w:val="00A944C4"/>
    <w:rsid w:val="00A94E4F"/>
    <w:rsid w:val="00A95D97"/>
    <w:rsid w:val="00A95FB1"/>
    <w:rsid w:val="00A9645A"/>
    <w:rsid w:val="00A96B78"/>
    <w:rsid w:val="00A97820"/>
    <w:rsid w:val="00AA060B"/>
    <w:rsid w:val="00AA0DBA"/>
    <w:rsid w:val="00AA0E72"/>
    <w:rsid w:val="00AA22A9"/>
    <w:rsid w:val="00AA24F4"/>
    <w:rsid w:val="00AA355B"/>
    <w:rsid w:val="00AA44BB"/>
    <w:rsid w:val="00AA4BE0"/>
    <w:rsid w:val="00AA5D7D"/>
    <w:rsid w:val="00AA5EDC"/>
    <w:rsid w:val="00AA6100"/>
    <w:rsid w:val="00AA758F"/>
    <w:rsid w:val="00AB0009"/>
    <w:rsid w:val="00AB0997"/>
    <w:rsid w:val="00AB1010"/>
    <w:rsid w:val="00AB306E"/>
    <w:rsid w:val="00AB335C"/>
    <w:rsid w:val="00AB3C7C"/>
    <w:rsid w:val="00AB3D21"/>
    <w:rsid w:val="00AB47DA"/>
    <w:rsid w:val="00AB4908"/>
    <w:rsid w:val="00AB4CDA"/>
    <w:rsid w:val="00AB4FEE"/>
    <w:rsid w:val="00AB5090"/>
    <w:rsid w:val="00AB5225"/>
    <w:rsid w:val="00AB582B"/>
    <w:rsid w:val="00AB5B87"/>
    <w:rsid w:val="00AB5E64"/>
    <w:rsid w:val="00AB6021"/>
    <w:rsid w:val="00AB67D1"/>
    <w:rsid w:val="00AB696E"/>
    <w:rsid w:val="00AB7F8F"/>
    <w:rsid w:val="00AC2C32"/>
    <w:rsid w:val="00AC30FD"/>
    <w:rsid w:val="00AC39C3"/>
    <w:rsid w:val="00AC5D54"/>
    <w:rsid w:val="00AC5E7F"/>
    <w:rsid w:val="00AC6270"/>
    <w:rsid w:val="00AC6E03"/>
    <w:rsid w:val="00AC6F00"/>
    <w:rsid w:val="00AD0487"/>
    <w:rsid w:val="00AD0AA7"/>
    <w:rsid w:val="00AD0BD3"/>
    <w:rsid w:val="00AD0EB9"/>
    <w:rsid w:val="00AD0FDA"/>
    <w:rsid w:val="00AD1E0F"/>
    <w:rsid w:val="00AD29A7"/>
    <w:rsid w:val="00AD2E9F"/>
    <w:rsid w:val="00AD2F38"/>
    <w:rsid w:val="00AD3C89"/>
    <w:rsid w:val="00AD3EDE"/>
    <w:rsid w:val="00AD47CF"/>
    <w:rsid w:val="00AD56F4"/>
    <w:rsid w:val="00AD6452"/>
    <w:rsid w:val="00AD65EA"/>
    <w:rsid w:val="00AD66F0"/>
    <w:rsid w:val="00AD69C4"/>
    <w:rsid w:val="00AD7277"/>
    <w:rsid w:val="00AD76FD"/>
    <w:rsid w:val="00AD7D5E"/>
    <w:rsid w:val="00AD7D5F"/>
    <w:rsid w:val="00AD7D74"/>
    <w:rsid w:val="00ADA381"/>
    <w:rsid w:val="00AE0170"/>
    <w:rsid w:val="00AE023D"/>
    <w:rsid w:val="00AE17E8"/>
    <w:rsid w:val="00AE1E58"/>
    <w:rsid w:val="00AE20FB"/>
    <w:rsid w:val="00AE2D15"/>
    <w:rsid w:val="00AE41B9"/>
    <w:rsid w:val="00AE5171"/>
    <w:rsid w:val="00AE5933"/>
    <w:rsid w:val="00AE5F67"/>
    <w:rsid w:val="00AE6B1D"/>
    <w:rsid w:val="00AE71E3"/>
    <w:rsid w:val="00AE7A73"/>
    <w:rsid w:val="00AF0757"/>
    <w:rsid w:val="00AF09C0"/>
    <w:rsid w:val="00AF0FC6"/>
    <w:rsid w:val="00AF203C"/>
    <w:rsid w:val="00AF241F"/>
    <w:rsid w:val="00AF2838"/>
    <w:rsid w:val="00AF30EB"/>
    <w:rsid w:val="00AF3170"/>
    <w:rsid w:val="00AF35A0"/>
    <w:rsid w:val="00AF4C50"/>
    <w:rsid w:val="00AF5EC7"/>
    <w:rsid w:val="00AF6276"/>
    <w:rsid w:val="00AF6B84"/>
    <w:rsid w:val="00AF7D9A"/>
    <w:rsid w:val="00AF7FF9"/>
    <w:rsid w:val="00B003FA"/>
    <w:rsid w:val="00B0095A"/>
    <w:rsid w:val="00B00BA8"/>
    <w:rsid w:val="00B00D6F"/>
    <w:rsid w:val="00B00E2B"/>
    <w:rsid w:val="00B00EB7"/>
    <w:rsid w:val="00B01911"/>
    <w:rsid w:val="00B01D57"/>
    <w:rsid w:val="00B02328"/>
    <w:rsid w:val="00B02AE4"/>
    <w:rsid w:val="00B02AE8"/>
    <w:rsid w:val="00B02C87"/>
    <w:rsid w:val="00B03ECA"/>
    <w:rsid w:val="00B04A2C"/>
    <w:rsid w:val="00B04B89"/>
    <w:rsid w:val="00B04DB6"/>
    <w:rsid w:val="00B04ECA"/>
    <w:rsid w:val="00B05E20"/>
    <w:rsid w:val="00B05E35"/>
    <w:rsid w:val="00B05F1C"/>
    <w:rsid w:val="00B067BE"/>
    <w:rsid w:val="00B0687C"/>
    <w:rsid w:val="00B06A2A"/>
    <w:rsid w:val="00B070DC"/>
    <w:rsid w:val="00B077B7"/>
    <w:rsid w:val="00B11413"/>
    <w:rsid w:val="00B11D8F"/>
    <w:rsid w:val="00B12085"/>
    <w:rsid w:val="00B12519"/>
    <w:rsid w:val="00B1266B"/>
    <w:rsid w:val="00B13617"/>
    <w:rsid w:val="00B13EB1"/>
    <w:rsid w:val="00B14115"/>
    <w:rsid w:val="00B141A0"/>
    <w:rsid w:val="00B144DC"/>
    <w:rsid w:val="00B1466D"/>
    <w:rsid w:val="00B14823"/>
    <w:rsid w:val="00B14BFA"/>
    <w:rsid w:val="00B15913"/>
    <w:rsid w:val="00B15972"/>
    <w:rsid w:val="00B15C07"/>
    <w:rsid w:val="00B16094"/>
    <w:rsid w:val="00B1655C"/>
    <w:rsid w:val="00B17848"/>
    <w:rsid w:val="00B17909"/>
    <w:rsid w:val="00B17B06"/>
    <w:rsid w:val="00B2077B"/>
    <w:rsid w:val="00B21050"/>
    <w:rsid w:val="00B218CE"/>
    <w:rsid w:val="00B21A80"/>
    <w:rsid w:val="00B21AE4"/>
    <w:rsid w:val="00B21D92"/>
    <w:rsid w:val="00B22371"/>
    <w:rsid w:val="00B22D76"/>
    <w:rsid w:val="00B22E44"/>
    <w:rsid w:val="00B2368B"/>
    <w:rsid w:val="00B236B3"/>
    <w:rsid w:val="00B2387E"/>
    <w:rsid w:val="00B23A46"/>
    <w:rsid w:val="00B23EBB"/>
    <w:rsid w:val="00B24752"/>
    <w:rsid w:val="00B25A9A"/>
    <w:rsid w:val="00B25EE0"/>
    <w:rsid w:val="00B2612F"/>
    <w:rsid w:val="00B26EB3"/>
    <w:rsid w:val="00B27988"/>
    <w:rsid w:val="00B30476"/>
    <w:rsid w:val="00B307AB"/>
    <w:rsid w:val="00B30CA3"/>
    <w:rsid w:val="00B30F98"/>
    <w:rsid w:val="00B31CA9"/>
    <w:rsid w:val="00B31F76"/>
    <w:rsid w:val="00B323FB"/>
    <w:rsid w:val="00B32930"/>
    <w:rsid w:val="00B3320D"/>
    <w:rsid w:val="00B33BEF"/>
    <w:rsid w:val="00B35465"/>
    <w:rsid w:val="00B36ADD"/>
    <w:rsid w:val="00B36C2A"/>
    <w:rsid w:val="00B36CE3"/>
    <w:rsid w:val="00B37461"/>
    <w:rsid w:val="00B377A6"/>
    <w:rsid w:val="00B37975"/>
    <w:rsid w:val="00B4051D"/>
    <w:rsid w:val="00B407E3"/>
    <w:rsid w:val="00B40F0F"/>
    <w:rsid w:val="00B42D23"/>
    <w:rsid w:val="00B433B6"/>
    <w:rsid w:val="00B435CC"/>
    <w:rsid w:val="00B43E8C"/>
    <w:rsid w:val="00B441A8"/>
    <w:rsid w:val="00B44542"/>
    <w:rsid w:val="00B44A78"/>
    <w:rsid w:val="00B44AF1"/>
    <w:rsid w:val="00B44E57"/>
    <w:rsid w:val="00B44F03"/>
    <w:rsid w:val="00B461BF"/>
    <w:rsid w:val="00B474D1"/>
    <w:rsid w:val="00B47AEC"/>
    <w:rsid w:val="00B50164"/>
    <w:rsid w:val="00B5080D"/>
    <w:rsid w:val="00B50925"/>
    <w:rsid w:val="00B510E7"/>
    <w:rsid w:val="00B52B8D"/>
    <w:rsid w:val="00B52CA5"/>
    <w:rsid w:val="00B5360C"/>
    <w:rsid w:val="00B5365A"/>
    <w:rsid w:val="00B53998"/>
    <w:rsid w:val="00B556CF"/>
    <w:rsid w:val="00B56C75"/>
    <w:rsid w:val="00B578BE"/>
    <w:rsid w:val="00B604C6"/>
    <w:rsid w:val="00B6136A"/>
    <w:rsid w:val="00B6206B"/>
    <w:rsid w:val="00B63319"/>
    <w:rsid w:val="00B6361B"/>
    <w:rsid w:val="00B636CD"/>
    <w:rsid w:val="00B63753"/>
    <w:rsid w:val="00B63B3C"/>
    <w:rsid w:val="00B64249"/>
    <w:rsid w:val="00B651C8"/>
    <w:rsid w:val="00B6574A"/>
    <w:rsid w:val="00B65816"/>
    <w:rsid w:val="00B66694"/>
    <w:rsid w:val="00B6696D"/>
    <w:rsid w:val="00B6CA34"/>
    <w:rsid w:val="00B70131"/>
    <w:rsid w:val="00B713FC"/>
    <w:rsid w:val="00B7151D"/>
    <w:rsid w:val="00B715C5"/>
    <w:rsid w:val="00B71628"/>
    <w:rsid w:val="00B7176F"/>
    <w:rsid w:val="00B71A78"/>
    <w:rsid w:val="00B71DCF"/>
    <w:rsid w:val="00B72129"/>
    <w:rsid w:val="00B723C9"/>
    <w:rsid w:val="00B7254D"/>
    <w:rsid w:val="00B725AD"/>
    <w:rsid w:val="00B72785"/>
    <w:rsid w:val="00B72A84"/>
    <w:rsid w:val="00B73A32"/>
    <w:rsid w:val="00B73B52"/>
    <w:rsid w:val="00B73E11"/>
    <w:rsid w:val="00B73ECD"/>
    <w:rsid w:val="00B7465F"/>
    <w:rsid w:val="00B74825"/>
    <w:rsid w:val="00B75170"/>
    <w:rsid w:val="00B7586C"/>
    <w:rsid w:val="00B76647"/>
    <w:rsid w:val="00B767EC"/>
    <w:rsid w:val="00B77076"/>
    <w:rsid w:val="00B770C1"/>
    <w:rsid w:val="00B7744F"/>
    <w:rsid w:val="00B775EA"/>
    <w:rsid w:val="00B77F5E"/>
    <w:rsid w:val="00B80471"/>
    <w:rsid w:val="00B8083D"/>
    <w:rsid w:val="00B80ED6"/>
    <w:rsid w:val="00B8129F"/>
    <w:rsid w:val="00B81475"/>
    <w:rsid w:val="00B8320D"/>
    <w:rsid w:val="00B839C1"/>
    <w:rsid w:val="00B85406"/>
    <w:rsid w:val="00B85940"/>
    <w:rsid w:val="00B85D80"/>
    <w:rsid w:val="00B865DF"/>
    <w:rsid w:val="00B868B2"/>
    <w:rsid w:val="00B86DE3"/>
    <w:rsid w:val="00B87F88"/>
    <w:rsid w:val="00B9057B"/>
    <w:rsid w:val="00B90A39"/>
    <w:rsid w:val="00B90A3B"/>
    <w:rsid w:val="00B90D0A"/>
    <w:rsid w:val="00B90D91"/>
    <w:rsid w:val="00B90EBF"/>
    <w:rsid w:val="00B913A3"/>
    <w:rsid w:val="00B9229E"/>
    <w:rsid w:val="00B92A85"/>
    <w:rsid w:val="00B93314"/>
    <w:rsid w:val="00B9410F"/>
    <w:rsid w:val="00B950F3"/>
    <w:rsid w:val="00B951AB"/>
    <w:rsid w:val="00B954B4"/>
    <w:rsid w:val="00B95D57"/>
    <w:rsid w:val="00B95DC2"/>
    <w:rsid w:val="00B95EFA"/>
    <w:rsid w:val="00B96002"/>
    <w:rsid w:val="00B962CB"/>
    <w:rsid w:val="00B967B6"/>
    <w:rsid w:val="00B96A6C"/>
    <w:rsid w:val="00B973B4"/>
    <w:rsid w:val="00B9778E"/>
    <w:rsid w:val="00B97AB9"/>
    <w:rsid w:val="00BA068C"/>
    <w:rsid w:val="00BA08DA"/>
    <w:rsid w:val="00BA10DB"/>
    <w:rsid w:val="00BA2F51"/>
    <w:rsid w:val="00BA3386"/>
    <w:rsid w:val="00BA3EA9"/>
    <w:rsid w:val="00BA4E6F"/>
    <w:rsid w:val="00BA5260"/>
    <w:rsid w:val="00BA54BF"/>
    <w:rsid w:val="00BA5549"/>
    <w:rsid w:val="00BA6682"/>
    <w:rsid w:val="00BA6B05"/>
    <w:rsid w:val="00BA700B"/>
    <w:rsid w:val="00BA7186"/>
    <w:rsid w:val="00BA7207"/>
    <w:rsid w:val="00BA7264"/>
    <w:rsid w:val="00BA745C"/>
    <w:rsid w:val="00BA7C47"/>
    <w:rsid w:val="00BB05E7"/>
    <w:rsid w:val="00BB1365"/>
    <w:rsid w:val="00BB1E72"/>
    <w:rsid w:val="00BB262C"/>
    <w:rsid w:val="00BB2699"/>
    <w:rsid w:val="00BB37AD"/>
    <w:rsid w:val="00BB45F7"/>
    <w:rsid w:val="00BB464F"/>
    <w:rsid w:val="00BB472E"/>
    <w:rsid w:val="00BB478F"/>
    <w:rsid w:val="00BB4B51"/>
    <w:rsid w:val="00BB50A0"/>
    <w:rsid w:val="00BB5C9A"/>
    <w:rsid w:val="00BB63CF"/>
    <w:rsid w:val="00BB723C"/>
    <w:rsid w:val="00BB739A"/>
    <w:rsid w:val="00BB77C9"/>
    <w:rsid w:val="00BC06D2"/>
    <w:rsid w:val="00BC26EB"/>
    <w:rsid w:val="00BC31E1"/>
    <w:rsid w:val="00BC3535"/>
    <w:rsid w:val="00BC38F4"/>
    <w:rsid w:val="00BC410E"/>
    <w:rsid w:val="00BC489E"/>
    <w:rsid w:val="00BC4A8C"/>
    <w:rsid w:val="00BC4E26"/>
    <w:rsid w:val="00BC4F63"/>
    <w:rsid w:val="00BC5101"/>
    <w:rsid w:val="00BC52AE"/>
    <w:rsid w:val="00BC5C58"/>
    <w:rsid w:val="00BC6BBD"/>
    <w:rsid w:val="00BC6C0C"/>
    <w:rsid w:val="00BC6FFF"/>
    <w:rsid w:val="00BC7197"/>
    <w:rsid w:val="00BC7370"/>
    <w:rsid w:val="00BC7775"/>
    <w:rsid w:val="00BC7B44"/>
    <w:rsid w:val="00BD00D9"/>
    <w:rsid w:val="00BD0103"/>
    <w:rsid w:val="00BD0A20"/>
    <w:rsid w:val="00BD0AB7"/>
    <w:rsid w:val="00BD155F"/>
    <w:rsid w:val="00BD1652"/>
    <w:rsid w:val="00BD16B2"/>
    <w:rsid w:val="00BD1B76"/>
    <w:rsid w:val="00BD200D"/>
    <w:rsid w:val="00BD2D01"/>
    <w:rsid w:val="00BD3E3A"/>
    <w:rsid w:val="00BD486D"/>
    <w:rsid w:val="00BD4A60"/>
    <w:rsid w:val="00BD53D7"/>
    <w:rsid w:val="00BD5646"/>
    <w:rsid w:val="00BD5658"/>
    <w:rsid w:val="00BD5F8A"/>
    <w:rsid w:val="00BD659D"/>
    <w:rsid w:val="00BD6CEB"/>
    <w:rsid w:val="00BD7173"/>
    <w:rsid w:val="00BE08A5"/>
    <w:rsid w:val="00BE1162"/>
    <w:rsid w:val="00BE18AC"/>
    <w:rsid w:val="00BE2326"/>
    <w:rsid w:val="00BE3C5F"/>
    <w:rsid w:val="00BE41AB"/>
    <w:rsid w:val="00BE4437"/>
    <w:rsid w:val="00BE5453"/>
    <w:rsid w:val="00BE5C45"/>
    <w:rsid w:val="00BE5C89"/>
    <w:rsid w:val="00BE6121"/>
    <w:rsid w:val="00BE6198"/>
    <w:rsid w:val="00BE624A"/>
    <w:rsid w:val="00BE628A"/>
    <w:rsid w:val="00BE65B5"/>
    <w:rsid w:val="00BE7E04"/>
    <w:rsid w:val="00BF2845"/>
    <w:rsid w:val="00BF2A5F"/>
    <w:rsid w:val="00BF3610"/>
    <w:rsid w:val="00BF47C9"/>
    <w:rsid w:val="00BF50C5"/>
    <w:rsid w:val="00BF52C1"/>
    <w:rsid w:val="00BF5829"/>
    <w:rsid w:val="00BF5A67"/>
    <w:rsid w:val="00BF5D2D"/>
    <w:rsid w:val="00BF7F35"/>
    <w:rsid w:val="00C00623"/>
    <w:rsid w:val="00C00767"/>
    <w:rsid w:val="00C01310"/>
    <w:rsid w:val="00C01A56"/>
    <w:rsid w:val="00C01E63"/>
    <w:rsid w:val="00C01F71"/>
    <w:rsid w:val="00C029C1"/>
    <w:rsid w:val="00C02DDD"/>
    <w:rsid w:val="00C03509"/>
    <w:rsid w:val="00C03684"/>
    <w:rsid w:val="00C037F7"/>
    <w:rsid w:val="00C060CE"/>
    <w:rsid w:val="00C06102"/>
    <w:rsid w:val="00C07EB9"/>
    <w:rsid w:val="00C10A64"/>
    <w:rsid w:val="00C1178F"/>
    <w:rsid w:val="00C117B5"/>
    <w:rsid w:val="00C117FA"/>
    <w:rsid w:val="00C11F4C"/>
    <w:rsid w:val="00C12AD9"/>
    <w:rsid w:val="00C12C8D"/>
    <w:rsid w:val="00C1337E"/>
    <w:rsid w:val="00C13BB3"/>
    <w:rsid w:val="00C13DC5"/>
    <w:rsid w:val="00C14546"/>
    <w:rsid w:val="00C1476B"/>
    <w:rsid w:val="00C149ED"/>
    <w:rsid w:val="00C14C90"/>
    <w:rsid w:val="00C14D1D"/>
    <w:rsid w:val="00C1705B"/>
    <w:rsid w:val="00C17A72"/>
    <w:rsid w:val="00C17FB1"/>
    <w:rsid w:val="00C2023B"/>
    <w:rsid w:val="00C20617"/>
    <w:rsid w:val="00C206C8"/>
    <w:rsid w:val="00C216BD"/>
    <w:rsid w:val="00C21E83"/>
    <w:rsid w:val="00C22519"/>
    <w:rsid w:val="00C2288C"/>
    <w:rsid w:val="00C23BB0"/>
    <w:rsid w:val="00C23CA6"/>
    <w:rsid w:val="00C243B2"/>
    <w:rsid w:val="00C244D1"/>
    <w:rsid w:val="00C24E55"/>
    <w:rsid w:val="00C24F27"/>
    <w:rsid w:val="00C253AB"/>
    <w:rsid w:val="00C25E4D"/>
    <w:rsid w:val="00C2646A"/>
    <w:rsid w:val="00C26DCC"/>
    <w:rsid w:val="00C2795F"/>
    <w:rsid w:val="00C27BD2"/>
    <w:rsid w:val="00C27FE7"/>
    <w:rsid w:val="00C30A8C"/>
    <w:rsid w:val="00C30F08"/>
    <w:rsid w:val="00C30FFE"/>
    <w:rsid w:val="00C31019"/>
    <w:rsid w:val="00C31110"/>
    <w:rsid w:val="00C314D7"/>
    <w:rsid w:val="00C31F8A"/>
    <w:rsid w:val="00C3218C"/>
    <w:rsid w:val="00C328AA"/>
    <w:rsid w:val="00C346CC"/>
    <w:rsid w:val="00C346EC"/>
    <w:rsid w:val="00C34AA6"/>
    <w:rsid w:val="00C35CA7"/>
    <w:rsid w:val="00C36D0C"/>
    <w:rsid w:val="00C36E15"/>
    <w:rsid w:val="00C3703E"/>
    <w:rsid w:val="00C37141"/>
    <w:rsid w:val="00C37607"/>
    <w:rsid w:val="00C37E3A"/>
    <w:rsid w:val="00C40045"/>
    <w:rsid w:val="00C40453"/>
    <w:rsid w:val="00C411CE"/>
    <w:rsid w:val="00C4130D"/>
    <w:rsid w:val="00C4197E"/>
    <w:rsid w:val="00C425E8"/>
    <w:rsid w:val="00C437B5"/>
    <w:rsid w:val="00C437FC"/>
    <w:rsid w:val="00C43D64"/>
    <w:rsid w:val="00C44932"/>
    <w:rsid w:val="00C453FF"/>
    <w:rsid w:val="00C4651C"/>
    <w:rsid w:val="00C46891"/>
    <w:rsid w:val="00C46F78"/>
    <w:rsid w:val="00C4766D"/>
    <w:rsid w:val="00C47B6B"/>
    <w:rsid w:val="00C5023A"/>
    <w:rsid w:val="00C50A3E"/>
    <w:rsid w:val="00C5109C"/>
    <w:rsid w:val="00C510A3"/>
    <w:rsid w:val="00C51162"/>
    <w:rsid w:val="00C51F7C"/>
    <w:rsid w:val="00C5243F"/>
    <w:rsid w:val="00C52A0C"/>
    <w:rsid w:val="00C54A35"/>
    <w:rsid w:val="00C54A8A"/>
    <w:rsid w:val="00C55B51"/>
    <w:rsid w:val="00C55F0D"/>
    <w:rsid w:val="00C56929"/>
    <w:rsid w:val="00C5696A"/>
    <w:rsid w:val="00C56E56"/>
    <w:rsid w:val="00C57334"/>
    <w:rsid w:val="00C573C1"/>
    <w:rsid w:val="00C57540"/>
    <w:rsid w:val="00C578C4"/>
    <w:rsid w:val="00C60535"/>
    <w:rsid w:val="00C609FB"/>
    <w:rsid w:val="00C61161"/>
    <w:rsid w:val="00C61816"/>
    <w:rsid w:val="00C61A56"/>
    <w:rsid w:val="00C61CD4"/>
    <w:rsid w:val="00C61E16"/>
    <w:rsid w:val="00C62656"/>
    <w:rsid w:val="00C62BCB"/>
    <w:rsid w:val="00C635EC"/>
    <w:rsid w:val="00C6427B"/>
    <w:rsid w:val="00C6430A"/>
    <w:rsid w:val="00C65125"/>
    <w:rsid w:val="00C6615E"/>
    <w:rsid w:val="00C66299"/>
    <w:rsid w:val="00C67582"/>
    <w:rsid w:val="00C679B0"/>
    <w:rsid w:val="00C67CC9"/>
    <w:rsid w:val="00C67DFC"/>
    <w:rsid w:val="00C7109B"/>
    <w:rsid w:val="00C71CE6"/>
    <w:rsid w:val="00C72770"/>
    <w:rsid w:val="00C72EF9"/>
    <w:rsid w:val="00C73197"/>
    <w:rsid w:val="00C733A9"/>
    <w:rsid w:val="00C7483B"/>
    <w:rsid w:val="00C74A92"/>
    <w:rsid w:val="00C75BEE"/>
    <w:rsid w:val="00C75EE5"/>
    <w:rsid w:val="00C76864"/>
    <w:rsid w:val="00C77047"/>
    <w:rsid w:val="00C776A7"/>
    <w:rsid w:val="00C77997"/>
    <w:rsid w:val="00C77C53"/>
    <w:rsid w:val="00C77F99"/>
    <w:rsid w:val="00C80150"/>
    <w:rsid w:val="00C81814"/>
    <w:rsid w:val="00C8192C"/>
    <w:rsid w:val="00C81DAC"/>
    <w:rsid w:val="00C82A67"/>
    <w:rsid w:val="00C831E1"/>
    <w:rsid w:val="00C83E11"/>
    <w:rsid w:val="00C844B9"/>
    <w:rsid w:val="00C8550C"/>
    <w:rsid w:val="00C86743"/>
    <w:rsid w:val="00C867FC"/>
    <w:rsid w:val="00C87193"/>
    <w:rsid w:val="00C901C8"/>
    <w:rsid w:val="00C901D0"/>
    <w:rsid w:val="00C90631"/>
    <w:rsid w:val="00C90C08"/>
    <w:rsid w:val="00C90F85"/>
    <w:rsid w:val="00C90FB6"/>
    <w:rsid w:val="00C90FDA"/>
    <w:rsid w:val="00C91CA2"/>
    <w:rsid w:val="00C92DA0"/>
    <w:rsid w:val="00C92FC5"/>
    <w:rsid w:val="00C932BC"/>
    <w:rsid w:val="00C9358A"/>
    <w:rsid w:val="00C93F6C"/>
    <w:rsid w:val="00C9423F"/>
    <w:rsid w:val="00C9438E"/>
    <w:rsid w:val="00C947F5"/>
    <w:rsid w:val="00C94B87"/>
    <w:rsid w:val="00C95577"/>
    <w:rsid w:val="00C959DF"/>
    <w:rsid w:val="00C95A79"/>
    <w:rsid w:val="00C963AF"/>
    <w:rsid w:val="00C96430"/>
    <w:rsid w:val="00C96AC4"/>
    <w:rsid w:val="00C974F3"/>
    <w:rsid w:val="00C9762D"/>
    <w:rsid w:val="00C97694"/>
    <w:rsid w:val="00C978BA"/>
    <w:rsid w:val="00C97C95"/>
    <w:rsid w:val="00C97D19"/>
    <w:rsid w:val="00CA0286"/>
    <w:rsid w:val="00CA11A3"/>
    <w:rsid w:val="00CA1669"/>
    <w:rsid w:val="00CA2945"/>
    <w:rsid w:val="00CA2D04"/>
    <w:rsid w:val="00CA32F8"/>
    <w:rsid w:val="00CA3533"/>
    <w:rsid w:val="00CA3729"/>
    <w:rsid w:val="00CA3D9D"/>
    <w:rsid w:val="00CA4419"/>
    <w:rsid w:val="00CA576E"/>
    <w:rsid w:val="00CA62B5"/>
    <w:rsid w:val="00CA7EEF"/>
    <w:rsid w:val="00CB110D"/>
    <w:rsid w:val="00CB16E5"/>
    <w:rsid w:val="00CB207E"/>
    <w:rsid w:val="00CB2B16"/>
    <w:rsid w:val="00CB3D1B"/>
    <w:rsid w:val="00CB3D28"/>
    <w:rsid w:val="00CB4375"/>
    <w:rsid w:val="00CB5103"/>
    <w:rsid w:val="00CB5703"/>
    <w:rsid w:val="00CB573B"/>
    <w:rsid w:val="00CB59D3"/>
    <w:rsid w:val="00CB6D88"/>
    <w:rsid w:val="00CB6E87"/>
    <w:rsid w:val="00CB70CF"/>
    <w:rsid w:val="00CC005F"/>
    <w:rsid w:val="00CC0265"/>
    <w:rsid w:val="00CC074E"/>
    <w:rsid w:val="00CC122E"/>
    <w:rsid w:val="00CC1270"/>
    <w:rsid w:val="00CC2E68"/>
    <w:rsid w:val="00CC3BBB"/>
    <w:rsid w:val="00CC3F29"/>
    <w:rsid w:val="00CC43A1"/>
    <w:rsid w:val="00CC46D9"/>
    <w:rsid w:val="00CC5359"/>
    <w:rsid w:val="00CC5451"/>
    <w:rsid w:val="00CC55FE"/>
    <w:rsid w:val="00CC5617"/>
    <w:rsid w:val="00CC66A0"/>
    <w:rsid w:val="00CC6978"/>
    <w:rsid w:val="00CD1525"/>
    <w:rsid w:val="00CD1592"/>
    <w:rsid w:val="00CD1A8C"/>
    <w:rsid w:val="00CD1BD9"/>
    <w:rsid w:val="00CD211B"/>
    <w:rsid w:val="00CD22ED"/>
    <w:rsid w:val="00CD30B7"/>
    <w:rsid w:val="00CD34A4"/>
    <w:rsid w:val="00CD41BF"/>
    <w:rsid w:val="00CD51B2"/>
    <w:rsid w:val="00CD5369"/>
    <w:rsid w:val="00CD624F"/>
    <w:rsid w:val="00CD62FE"/>
    <w:rsid w:val="00CD6680"/>
    <w:rsid w:val="00CD6946"/>
    <w:rsid w:val="00CD6C4B"/>
    <w:rsid w:val="00CD7C74"/>
    <w:rsid w:val="00CE006E"/>
    <w:rsid w:val="00CE013B"/>
    <w:rsid w:val="00CE0484"/>
    <w:rsid w:val="00CE0BAC"/>
    <w:rsid w:val="00CE10F1"/>
    <w:rsid w:val="00CE1545"/>
    <w:rsid w:val="00CE16CA"/>
    <w:rsid w:val="00CE1D98"/>
    <w:rsid w:val="00CE205B"/>
    <w:rsid w:val="00CE285C"/>
    <w:rsid w:val="00CE2DC4"/>
    <w:rsid w:val="00CE34CF"/>
    <w:rsid w:val="00CE34DC"/>
    <w:rsid w:val="00CE3FE6"/>
    <w:rsid w:val="00CE448F"/>
    <w:rsid w:val="00CE5154"/>
    <w:rsid w:val="00CE576B"/>
    <w:rsid w:val="00CE5F39"/>
    <w:rsid w:val="00CE5F69"/>
    <w:rsid w:val="00CE7568"/>
    <w:rsid w:val="00CE79D7"/>
    <w:rsid w:val="00CF03A7"/>
    <w:rsid w:val="00CF0C52"/>
    <w:rsid w:val="00CF1502"/>
    <w:rsid w:val="00CF19D6"/>
    <w:rsid w:val="00CF1BB1"/>
    <w:rsid w:val="00CF2090"/>
    <w:rsid w:val="00CF30AB"/>
    <w:rsid w:val="00CF4485"/>
    <w:rsid w:val="00CF4843"/>
    <w:rsid w:val="00CF5536"/>
    <w:rsid w:val="00CF654B"/>
    <w:rsid w:val="00CF6B1C"/>
    <w:rsid w:val="00CF6F84"/>
    <w:rsid w:val="00CF7FA8"/>
    <w:rsid w:val="00D000B8"/>
    <w:rsid w:val="00D01187"/>
    <w:rsid w:val="00D012B9"/>
    <w:rsid w:val="00D03E06"/>
    <w:rsid w:val="00D04923"/>
    <w:rsid w:val="00D04D6A"/>
    <w:rsid w:val="00D04D96"/>
    <w:rsid w:val="00D06A8C"/>
    <w:rsid w:val="00D06E99"/>
    <w:rsid w:val="00D07045"/>
    <w:rsid w:val="00D100CD"/>
    <w:rsid w:val="00D10361"/>
    <w:rsid w:val="00D10A95"/>
    <w:rsid w:val="00D11087"/>
    <w:rsid w:val="00D118C9"/>
    <w:rsid w:val="00D129EE"/>
    <w:rsid w:val="00D12F3E"/>
    <w:rsid w:val="00D13277"/>
    <w:rsid w:val="00D134DA"/>
    <w:rsid w:val="00D144A1"/>
    <w:rsid w:val="00D15E02"/>
    <w:rsid w:val="00D1655E"/>
    <w:rsid w:val="00D16E69"/>
    <w:rsid w:val="00D17555"/>
    <w:rsid w:val="00D17732"/>
    <w:rsid w:val="00D17771"/>
    <w:rsid w:val="00D17D4C"/>
    <w:rsid w:val="00D17E6B"/>
    <w:rsid w:val="00D204A2"/>
    <w:rsid w:val="00D204DD"/>
    <w:rsid w:val="00D20AE5"/>
    <w:rsid w:val="00D20B3D"/>
    <w:rsid w:val="00D218B8"/>
    <w:rsid w:val="00D21C70"/>
    <w:rsid w:val="00D22208"/>
    <w:rsid w:val="00D22A2D"/>
    <w:rsid w:val="00D23688"/>
    <w:rsid w:val="00D2395D"/>
    <w:rsid w:val="00D247A8"/>
    <w:rsid w:val="00D24A10"/>
    <w:rsid w:val="00D25238"/>
    <w:rsid w:val="00D255E8"/>
    <w:rsid w:val="00D25816"/>
    <w:rsid w:val="00D25B4C"/>
    <w:rsid w:val="00D27197"/>
    <w:rsid w:val="00D27AAA"/>
    <w:rsid w:val="00D27D55"/>
    <w:rsid w:val="00D2B10B"/>
    <w:rsid w:val="00D324E6"/>
    <w:rsid w:val="00D32A7D"/>
    <w:rsid w:val="00D333D2"/>
    <w:rsid w:val="00D33B18"/>
    <w:rsid w:val="00D34282"/>
    <w:rsid w:val="00D34F73"/>
    <w:rsid w:val="00D357DC"/>
    <w:rsid w:val="00D374C2"/>
    <w:rsid w:val="00D37891"/>
    <w:rsid w:val="00D402DB"/>
    <w:rsid w:val="00D405A3"/>
    <w:rsid w:val="00D40715"/>
    <w:rsid w:val="00D41215"/>
    <w:rsid w:val="00D41610"/>
    <w:rsid w:val="00D41653"/>
    <w:rsid w:val="00D41E96"/>
    <w:rsid w:val="00D42F04"/>
    <w:rsid w:val="00D4313C"/>
    <w:rsid w:val="00D43A1E"/>
    <w:rsid w:val="00D44179"/>
    <w:rsid w:val="00D45404"/>
    <w:rsid w:val="00D462E6"/>
    <w:rsid w:val="00D464F7"/>
    <w:rsid w:val="00D506C2"/>
    <w:rsid w:val="00D511C0"/>
    <w:rsid w:val="00D51365"/>
    <w:rsid w:val="00D51454"/>
    <w:rsid w:val="00D522BD"/>
    <w:rsid w:val="00D528AD"/>
    <w:rsid w:val="00D53169"/>
    <w:rsid w:val="00D537A4"/>
    <w:rsid w:val="00D541D7"/>
    <w:rsid w:val="00D54DB5"/>
    <w:rsid w:val="00D54FBD"/>
    <w:rsid w:val="00D559ED"/>
    <w:rsid w:val="00D55E22"/>
    <w:rsid w:val="00D565CE"/>
    <w:rsid w:val="00D56662"/>
    <w:rsid w:val="00D574B0"/>
    <w:rsid w:val="00D60B60"/>
    <w:rsid w:val="00D60EF8"/>
    <w:rsid w:val="00D6155F"/>
    <w:rsid w:val="00D61EE3"/>
    <w:rsid w:val="00D6223A"/>
    <w:rsid w:val="00D62397"/>
    <w:rsid w:val="00D6271F"/>
    <w:rsid w:val="00D62A97"/>
    <w:rsid w:val="00D630C0"/>
    <w:rsid w:val="00D63DF5"/>
    <w:rsid w:val="00D6513A"/>
    <w:rsid w:val="00D65E8B"/>
    <w:rsid w:val="00D66164"/>
    <w:rsid w:val="00D66345"/>
    <w:rsid w:val="00D66A32"/>
    <w:rsid w:val="00D66E1F"/>
    <w:rsid w:val="00D67072"/>
    <w:rsid w:val="00D67182"/>
    <w:rsid w:val="00D67191"/>
    <w:rsid w:val="00D673E4"/>
    <w:rsid w:val="00D6C290"/>
    <w:rsid w:val="00D70594"/>
    <w:rsid w:val="00D70E5A"/>
    <w:rsid w:val="00D7105E"/>
    <w:rsid w:val="00D71B4F"/>
    <w:rsid w:val="00D71EA9"/>
    <w:rsid w:val="00D724AE"/>
    <w:rsid w:val="00D72D45"/>
    <w:rsid w:val="00D72EAE"/>
    <w:rsid w:val="00D73478"/>
    <w:rsid w:val="00D747AD"/>
    <w:rsid w:val="00D74936"/>
    <w:rsid w:val="00D7494A"/>
    <w:rsid w:val="00D75972"/>
    <w:rsid w:val="00D77484"/>
    <w:rsid w:val="00D80DEE"/>
    <w:rsid w:val="00D80E08"/>
    <w:rsid w:val="00D81E80"/>
    <w:rsid w:val="00D82FCA"/>
    <w:rsid w:val="00D83334"/>
    <w:rsid w:val="00D86AD8"/>
    <w:rsid w:val="00D86CE8"/>
    <w:rsid w:val="00D86EEB"/>
    <w:rsid w:val="00D8738D"/>
    <w:rsid w:val="00D8763E"/>
    <w:rsid w:val="00D87A1D"/>
    <w:rsid w:val="00D9028C"/>
    <w:rsid w:val="00D90C73"/>
    <w:rsid w:val="00D912D1"/>
    <w:rsid w:val="00D928C5"/>
    <w:rsid w:val="00D92A80"/>
    <w:rsid w:val="00D92E45"/>
    <w:rsid w:val="00D933DA"/>
    <w:rsid w:val="00D93CE2"/>
    <w:rsid w:val="00D93DDD"/>
    <w:rsid w:val="00D9414E"/>
    <w:rsid w:val="00D942C9"/>
    <w:rsid w:val="00D94630"/>
    <w:rsid w:val="00D949A5"/>
    <w:rsid w:val="00D94B76"/>
    <w:rsid w:val="00D97050"/>
    <w:rsid w:val="00D9717B"/>
    <w:rsid w:val="00D97286"/>
    <w:rsid w:val="00D97EF8"/>
    <w:rsid w:val="00D9C868"/>
    <w:rsid w:val="00DA1117"/>
    <w:rsid w:val="00DA135B"/>
    <w:rsid w:val="00DA159D"/>
    <w:rsid w:val="00DA1990"/>
    <w:rsid w:val="00DA1C21"/>
    <w:rsid w:val="00DA33E6"/>
    <w:rsid w:val="00DA3664"/>
    <w:rsid w:val="00DA5CED"/>
    <w:rsid w:val="00DA6BFE"/>
    <w:rsid w:val="00DA6CFE"/>
    <w:rsid w:val="00DA70A6"/>
    <w:rsid w:val="00DA77C0"/>
    <w:rsid w:val="00DA77EB"/>
    <w:rsid w:val="00DA7B47"/>
    <w:rsid w:val="00DA7CC0"/>
    <w:rsid w:val="00DB0BCC"/>
    <w:rsid w:val="00DB3268"/>
    <w:rsid w:val="00DB4153"/>
    <w:rsid w:val="00DB4885"/>
    <w:rsid w:val="00DB4D9A"/>
    <w:rsid w:val="00DB4F23"/>
    <w:rsid w:val="00DB6936"/>
    <w:rsid w:val="00DB6C62"/>
    <w:rsid w:val="00DB7DA4"/>
    <w:rsid w:val="00DC0586"/>
    <w:rsid w:val="00DC1199"/>
    <w:rsid w:val="00DC1CE3"/>
    <w:rsid w:val="00DC39D8"/>
    <w:rsid w:val="00DC3CD4"/>
    <w:rsid w:val="00DC3D82"/>
    <w:rsid w:val="00DC4320"/>
    <w:rsid w:val="00DC44A6"/>
    <w:rsid w:val="00DC4BD8"/>
    <w:rsid w:val="00DC5316"/>
    <w:rsid w:val="00DC57DC"/>
    <w:rsid w:val="00DC6679"/>
    <w:rsid w:val="00DC7BFC"/>
    <w:rsid w:val="00DC7F33"/>
    <w:rsid w:val="00DC9CE4"/>
    <w:rsid w:val="00DCC61A"/>
    <w:rsid w:val="00DD067B"/>
    <w:rsid w:val="00DD0876"/>
    <w:rsid w:val="00DD1311"/>
    <w:rsid w:val="00DD1338"/>
    <w:rsid w:val="00DD1424"/>
    <w:rsid w:val="00DD163B"/>
    <w:rsid w:val="00DD1EF7"/>
    <w:rsid w:val="00DD2955"/>
    <w:rsid w:val="00DD2C78"/>
    <w:rsid w:val="00DD3168"/>
    <w:rsid w:val="00DD413D"/>
    <w:rsid w:val="00DD436B"/>
    <w:rsid w:val="00DD49C9"/>
    <w:rsid w:val="00DD5E60"/>
    <w:rsid w:val="00DD6057"/>
    <w:rsid w:val="00DD70BD"/>
    <w:rsid w:val="00DD79D4"/>
    <w:rsid w:val="00DD7D1B"/>
    <w:rsid w:val="00DD7FAD"/>
    <w:rsid w:val="00DE1DC7"/>
    <w:rsid w:val="00DE21B0"/>
    <w:rsid w:val="00DE2759"/>
    <w:rsid w:val="00DE2902"/>
    <w:rsid w:val="00DE2C25"/>
    <w:rsid w:val="00DE36B3"/>
    <w:rsid w:val="00DE3808"/>
    <w:rsid w:val="00DE3C2D"/>
    <w:rsid w:val="00DE49BF"/>
    <w:rsid w:val="00DE4B64"/>
    <w:rsid w:val="00DE4C70"/>
    <w:rsid w:val="00DE5324"/>
    <w:rsid w:val="00DE59A8"/>
    <w:rsid w:val="00DE5D74"/>
    <w:rsid w:val="00DE6FEB"/>
    <w:rsid w:val="00DE78D6"/>
    <w:rsid w:val="00DF1036"/>
    <w:rsid w:val="00DF113B"/>
    <w:rsid w:val="00DF1480"/>
    <w:rsid w:val="00DF1A29"/>
    <w:rsid w:val="00DF1E67"/>
    <w:rsid w:val="00DF2175"/>
    <w:rsid w:val="00DF312A"/>
    <w:rsid w:val="00DF36C0"/>
    <w:rsid w:val="00DF3F50"/>
    <w:rsid w:val="00DF421E"/>
    <w:rsid w:val="00DF4DFF"/>
    <w:rsid w:val="00DF4E19"/>
    <w:rsid w:val="00DF5CEF"/>
    <w:rsid w:val="00DF6473"/>
    <w:rsid w:val="00DF729C"/>
    <w:rsid w:val="00DF75DA"/>
    <w:rsid w:val="00DF7A8D"/>
    <w:rsid w:val="00DF7DA1"/>
    <w:rsid w:val="00E001FE"/>
    <w:rsid w:val="00E01AC0"/>
    <w:rsid w:val="00E02243"/>
    <w:rsid w:val="00E02713"/>
    <w:rsid w:val="00E0432E"/>
    <w:rsid w:val="00E04910"/>
    <w:rsid w:val="00E04F3A"/>
    <w:rsid w:val="00E05DE3"/>
    <w:rsid w:val="00E0615C"/>
    <w:rsid w:val="00E1006A"/>
    <w:rsid w:val="00E10456"/>
    <w:rsid w:val="00E10A14"/>
    <w:rsid w:val="00E10DB5"/>
    <w:rsid w:val="00E1272B"/>
    <w:rsid w:val="00E12987"/>
    <w:rsid w:val="00E13977"/>
    <w:rsid w:val="00E1397C"/>
    <w:rsid w:val="00E13B1D"/>
    <w:rsid w:val="00E13DB7"/>
    <w:rsid w:val="00E149F1"/>
    <w:rsid w:val="00E15486"/>
    <w:rsid w:val="00E161B6"/>
    <w:rsid w:val="00E16373"/>
    <w:rsid w:val="00E165AA"/>
    <w:rsid w:val="00E16E4F"/>
    <w:rsid w:val="00E1F142"/>
    <w:rsid w:val="00E2025D"/>
    <w:rsid w:val="00E20C95"/>
    <w:rsid w:val="00E210DA"/>
    <w:rsid w:val="00E211E4"/>
    <w:rsid w:val="00E212F2"/>
    <w:rsid w:val="00E2170C"/>
    <w:rsid w:val="00E21ACD"/>
    <w:rsid w:val="00E23062"/>
    <w:rsid w:val="00E23DC5"/>
    <w:rsid w:val="00E25B03"/>
    <w:rsid w:val="00E25B8C"/>
    <w:rsid w:val="00E26A3D"/>
    <w:rsid w:val="00E26ED7"/>
    <w:rsid w:val="00E30BEC"/>
    <w:rsid w:val="00E3102C"/>
    <w:rsid w:val="00E31470"/>
    <w:rsid w:val="00E3223D"/>
    <w:rsid w:val="00E324A2"/>
    <w:rsid w:val="00E32C03"/>
    <w:rsid w:val="00E32EF9"/>
    <w:rsid w:val="00E33E11"/>
    <w:rsid w:val="00E3402F"/>
    <w:rsid w:val="00E347A5"/>
    <w:rsid w:val="00E348E3"/>
    <w:rsid w:val="00E34935"/>
    <w:rsid w:val="00E35562"/>
    <w:rsid w:val="00E35689"/>
    <w:rsid w:val="00E357C1"/>
    <w:rsid w:val="00E358F2"/>
    <w:rsid w:val="00E35FF9"/>
    <w:rsid w:val="00E36F12"/>
    <w:rsid w:val="00E379DF"/>
    <w:rsid w:val="00E4147D"/>
    <w:rsid w:val="00E41803"/>
    <w:rsid w:val="00E43081"/>
    <w:rsid w:val="00E442E7"/>
    <w:rsid w:val="00E44482"/>
    <w:rsid w:val="00E44ED4"/>
    <w:rsid w:val="00E4504A"/>
    <w:rsid w:val="00E45142"/>
    <w:rsid w:val="00E468EB"/>
    <w:rsid w:val="00E46B51"/>
    <w:rsid w:val="00E47338"/>
    <w:rsid w:val="00E50C4C"/>
    <w:rsid w:val="00E50C68"/>
    <w:rsid w:val="00E50F56"/>
    <w:rsid w:val="00E511CD"/>
    <w:rsid w:val="00E51AA3"/>
    <w:rsid w:val="00E51B69"/>
    <w:rsid w:val="00E52566"/>
    <w:rsid w:val="00E525CD"/>
    <w:rsid w:val="00E52D5A"/>
    <w:rsid w:val="00E52E33"/>
    <w:rsid w:val="00E52E58"/>
    <w:rsid w:val="00E52F5F"/>
    <w:rsid w:val="00E53364"/>
    <w:rsid w:val="00E539C9"/>
    <w:rsid w:val="00E53B0B"/>
    <w:rsid w:val="00E547BF"/>
    <w:rsid w:val="00E54958"/>
    <w:rsid w:val="00E55F02"/>
    <w:rsid w:val="00E56E98"/>
    <w:rsid w:val="00E571E6"/>
    <w:rsid w:val="00E57744"/>
    <w:rsid w:val="00E57A87"/>
    <w:rsid w:val="00E600DC"/>
    <w:rsid w:val="00E6105B"/>
    <w:rsid w:val="00E614E2"/>
    <w:rsid w:val="00E63C4E"/>
    <w:rsid w:val="00E64640"/>
    <w:rsid w:val="00E65805"/>
    <w:rsid w:val="00E65A04"/>
    <w:rsid w:val="00E66647"/>
    <w:rsid w:val="00E6713F"/>
    <w:rsid w:val="00E67390"/>
    <w:rsid w:val="00E702BD"/>
    <w:rsid w:val="00E70CE2"/>
    <w:rsid w:val="00E70CE4"/>
    <w:rsid w:val="00E71745"/>
    <w:rsid w:val="00E72424"/>
    <w:rsid w:val="00E72505"/>
    <w:rsid w:val="00E73A85"/>
    <w:rsid w:val="00E73B3E"/>
    <w:rsid w:val="00E7414A"/>
    <w:rsid w:val="00E743E8"/>
    <w:rsid w:val="00E74AF8"/>
    <w:rsid w:val="00E755B9"/>
    <w:rsid w:val="00E7717A"/>
    <w:rsid w:val="00E80FB7"/>
    <w:rsid w:val="00E81530"/>
    <w:rsid w:val="00E81A4E"/>
    <w:rsid w:val="00E81CA1"/>
    <w:rsid w:val="00E8219A"/>
    <w:rsid w:val="00E82493"/>
    <w:rsid w:val="00E8251C"/>
    <w:rsid w:val="00E82E34"/>
    <w:rsid w:val="00E8542F"/>
    <w:rsid w:val="00E85995"/>
    <w:rsid w:val="00E85EF2"/>
    <w:rsid w:val="00E8629F"/>
    <w:rsid w:val="00E91BFF"/>
    <w:rsid w:val="00E91FAE"/>
    <w:rsid w:val="00E92006"/>
    <w:rsid w:val="00E9241B"/>
    <w:rsid w:val="00E94E8C"/>
    <w:rsid w:val="00E96A9F"/>
    <w:rsid w:val="00E97025"/>
    <w:rsid w:val="00E977C6"/>
    <w:rsid w:val="00EA024C"/>
    <w:rsid w:val="00EA0862"/>
    <w:rsid w:val="00EA0E3D"/>
    <w:rsid w:val="00EA18EA"/>
    <w:rsid w:val="00EA1AE5"/>
    <w:rsid w:val="00EA1CEC"/>
    <w:rsid w:val="00EA1E97"/>
    <w:rsid w:val="00EA36F9"/>
    <w:rsid w:val="00EA37AD"/>
    <w:rsid w:val="00EA39B8"/>
    <w:rsid w:val="00EA5123"/>
    <w:rsid w:val="00EA51AF"/>
    <w:rsid w:val="00EA5704"/>
    <w:rsid w:val="00EA5C02"/>
    <w:rsid w:val="00EA61F0"/>
    <w:rsid w:val="00EA767E"/>
    <w:rsid w:val="00EA768F"/>
    <w:rsid w:val="00EB03EB"/>
    <w:rsid w:val="00EB0913"/>
    <w:rsid w:val="00EB108F"/>
    <w:rsid w:val="00EB201F"/>
    <w:rsid w:val="00EB2227"/>
    <w:rsid w:val="00EB343C"/>
    <w:rsid w:val="00EB3F39"/>
    <w:rsid w:val="00EB44C1"/>
    <w:rsid w:val="00EB4D56"/>
    <w:rsid w:val="00EB6278"/>
    <w:rsid w:val="00EB6A54"/>
    <w:rsid w:val="00EB6A9B"/>
    <w:rsid w:val="00EB6FF6"/>
    <w:rsid w:val="00EB71DD"/>
    <w:rsid w:val="00EB78BF"/>
    <w:rsid w:val="00EB7913"/>
    <w:rsid w:val="00EB7B14"/>
    <w:rsid w:val="00EB7CF0"/>
    <w:rsid w:val="00EC06D5"/>
    <w:rsid w:val="00EC12C1"/>
    <w:rsid w:val="00EC19CC"/>
    <w:rsid w:val="00EC1D77"/>
    <w:rsid w:val="00EC22D5"/>
    <w:rsid w:val="00EC3146"/>
    <w:rsid w:val="00EC41E8"/>
    <w:rsid w:val="00EC507A"/>
    <w:rsid w:val="00EC544A"/>
    <w:rsid w:val="00EC56EF"/>
    <w:rsid w:val="00EC661B"/>
    <w:rsid w:val="00EC686B"/>
    <w:rsid w:val="00EC6B14"/>
    <w:rsid w:val="00EC6C8A"/>
    <w:rsid w:val="00EC717D"/>
    <w:rsid w:val="00ED0C91"/>
    <w:rsid w:val="00ED19DB"/>
    <w:rsid w:val="00ED1D7A"/>
    <w:rsid w:val="00ED272C"/>
    <w:rsid w:val="00ED34D7"/>
    <w:rsid w:val="00ED3A53"/>
    <w:rsid w:val="00ED3C94"/>
    <w:rsid w:val="00ED4A73"/>
    <w:rsid w:val="00ED4FC6"/>
    <w:rsid w:val="00ED654E"/>
    <w:rsid w:val="00ED78CE"/>
    <w:rsid w:val="00ED7F6F"/>
    <w:rsid w:val="00EE00FC"/>
    <w:rsid w:val="00EE13CE"/>
    <w:rsid w:val="00EE2309"/>
    <w:rsid w:val="00EE2D5E"/>
    <w:rsid w:val="00EE39E5"/>
    <w:rsid w:val="00EE3B89"/>
    <w:rsid w:val="00EE4429"/>
    <w:rsid w:val="00EE4F8E"/>
    <w:rsid w:val="00EE5920"/>
    <w:rsid w:val="00EE59EB"/>
    <w:rsid w:val="00EE6164"/>
    <w:rsid w:val="00EE6353"/>
    <w:rsid w:val="00EE65F4"/>
    <w:rsid w:val="00EE681B"/>
    <w:rsid w:val="00EE6D5B"/>
    <w:rsid w:val="00EE6F53"/>
    <w:rsid w:val="00EE76EF"/>
    <w:rsid w:val="00EE7CDA"/>
    <w:rsid w:val="00EE7EA4"/>
    <w:rsid w:val="00EE7FB2"/>
    <w:rsid w:val="00EF0772"/>
    <w:rsid w:val="00EF0B87"/>
    <w:rsid w:val="00EF0C84"/>
    <w:rsid w:val="00EF0D88"/>
    <w:rsid w:val="00EF11CB"/>
    <w:rsid w:val="00EF149A"/>
    <w:rsid w:val="00EF1B7B"/>
    <w:rsid w:val="00EF298A"/>
    <w:rsid w:val="00EF2A7D"/>
    <w:rsid w:val="00EF2C7B"/>
    <w:rsid w:val="00EF2DF1"/>
    <w:rsid w:val="00EF33FB"/>
    <w:rsid w:val="00EF37AB"/>
    <w:rsid w:val="00EF3972"/>
    <w:rsid w:val="00EF417F"/>
    <w:rsid w:val="00EF4A00"/>
    <w:rsid w:val="00EF4C53"/>
    <w:rsid w:val="00EF4CA3"/>
    <w:rsid w:val="00EF5213"/>
    <w:rsid w:val="00EF5428"/>
    <w:rsid w:val="00EF5DAF"/>
    <w:rsid w:val="00EF61B2"/>
    <w:rsid w:val="00EF627F"/>
    <w:rsid w:val="00EF669C"/>
    <w:rsid w:val="00EF688E"/>
    <w:rsid w:val="00EF6D9E"/>
    <w:rsid w:val="00EF788F"/>
    <w:rsid w:val="00EF7E28"/>
    <w:rsid w:val="00F0029C"/>
    <w:rsid w:val="00F00A87"/>
    <w:rsid w:val="00F00EA3"/>
    <w:rsid w:val="00F021B9"/>
    <w:rsid w:val="00F02372"/>
    <w:rsid w:val="00F0296F"/>
    <w:rsid w:val="00F03639"/>
    <w:rsid w:val="00F03CBC"/>
    <w:rsid w:val="00F04796"/>
    <w:rsid w:val="00F04A2B"/>
    <w:rsid w:val="00F04D51"/>
    <w:rsid w:val="00F07049"/>
    <w:rsid w:val="00F104DC"/>
    <w:rsid w:val="00F1052F"/>
    <w:rsid w:val="00F105A3"/>
    <w:rsid w:val="00F10ED6"/>
    <w:rsid w:val="00F113E4"/>
    <w:rsid w:val="00F11B1A"/>
    <w:rsid w:val="00F11B64"/>
    <w:rsid w:val="00F11CCE"/>
    <w:rsid w:val="00F11F06"/>
    <w:rsid w:val="00F13411"/>
    <w:rsid w:val="00F163BE"/>
    <w:rsid w:val="00F16B47"/>
    <w:rsid w:val="00F200E9"/>
    <w:rsid w:val="00F20188"/>
    <w:rsid w:val="00F210AD"/>
    <w:rsid w:val="00F21CD3"/>
    <w:rsid w:val="00F220D4"/>
    <w:rsid w:val="00F225A4"/>
    <w:rsid w:val="00F22869"/>
    <w:rsid w:val="00F22ACD"/>
    <w:rsid w:val="00F22E02"/>
    <w:rsid w:val="00F23A25"/>
    <w:rsid w:val="00F23C8E"/>
    <w:rsid w:val="00F240EC"/>
    <w:rsid w:val="00F2427B"/>
    <w:rsid w:val="00F2485A"/>
    <w:rsid w:val="00F25B94"/>
    <w:rsid w:val="00F266A6"/>
    <w:rsid w:val="00F26B59"/>
    <w:rsid w:val="00F2712D"/>
    <w:rsid w:val="00F2735B"/>
    <w:rsid w:val="00F30936"/>
    <w:rsid w:val="00F31917"/>
    <w:rsid w:val="00F3197E"/>
    <w:rsid w:val="00F33EC7"/>
    <w:rsid w:val="00F34101"/>
    <w:rsid w:val="00F3429F"/>
    <w:rsid w:val="00F3460F"/>
    <w:rsid w:val="00F34C53"/>
    <w:rsid w:val="00F3557D"/>
    <w:rsid w:val="00F364F6"/>
    <w:rsid w:val="00F36F88"/>
    <w:rsid w:val="00F37CC1"/>
    <w:rsid w:val="00F37FC2"/>
    <w:rsid w:val="00F4016E"/>
    <w:rsid w:val="00F4099E"/>
    <w:rsid w:val="00F4113E"/>
    <w:rsid w:val="00F417AF"/>
    <w:rsid w:val="00F41C23"/>
    <w:rsid w:val="00F42889"/>
    <w:rsid w:val="00F4299D"/>
    <w:rsid w:val="00F42B18"/>
    <w:rsid w:val="00F43CC9"/>
    <w:rsid w:val="00F4495F"/>
    <w:rsid w:val="00F44AC8"/>
    <w:rsid w:val="00F44DF0"/>
    <w:rsid w:val="00F45073"/>
    <w:rsid w:val="00F4529F"/>
    <w:rsid w:val="00F4530D"/>
    <w:rsid w:val="00F45DE6"/>
    <w:rsid w:val="00F46A68"/>
    <w:rsid w:val="00F47892"/>
    <w:rsid w:val="00F5062A"/>
    <w:rsid w:val="00F50707"/>
    <w:rsid w:val="00F5070A"/>
    <w:rsid w:val="00F5089F"/>
    <w:rsid w:val="00F50D0F"/>
    <w:rsid w:val="00F5167C"/>
    <w:rsid w:val="00F51682"/>
    <w:rsid w:val="00F52DCD"/>
    <w:rsid w:val="00F5357B"/>
    <w:rsid w:val="00F53A2B"/>
    <w:rsid w:val="00F53DD6"/>
    <w:rsid w:val="00F5410E"/>
    <w:rsid w:val="00F5536B"/>
    <w:rsid w:val="00F55AAB"/>
    <w:rsid w:val="00F56970"/>
    <w:rsid w:val="00F569C4"/>
    <w:rsid w:val="00F56E34"/>
    <w:rsid w:val="00F57B31"/>
    <w:rsid w:val="00F6058F"/>
    <w:rsid w:val="00F60960"/>
    <w:rsid w:val="00F60CC7"/>
    <w:rsid w:val="00F61377"/>
    <w:rsid w:val="00F614EF"/>
    <w:rsid w:val="00F61FA3"/>
    <w:rsid w:val="00F622D5"/>
    <w:rsid w:val="00F62C7C"/>
    <w:rsid w:val="00F62D49"/>
    <w:rsid w:val="00F635F5"/>
    <w:rsid w:val="00F639FB"/>
    <w:rsid w:val="00F63BAA"/>
    <w:rsid w:val="00F64C2A"/>
    <w:rsid w:val="00F65750"/>
    <w:rsid w:val="00F65843"/>
    <w:rsid w:val="00F679E9"/>
    <w:rsid w:val="00F67A33"/>
    <w:rsid w:val="00F67BD8"/>
    <w:rsid w:val="00F7019F"/>
    <w:rsid w:val="00F702F6"/>
    <w:rsid w:val="00F70E69"/>
    <w:rsid w:val="00F7136D"/>
    <w:rsid w:val="00F71B98"/>
    <w:rsid w:val="00F720EE"/>
    <w:rsid w:val="00F75FC6"/>
    <w:rsid w:val="00F763AB"/>
    <w:rsid w:val="00F766DE"/>
    <w:rsid w:val="00F7678D"/>
    <w:rsid w:val="00F77C07"/>
    <w:rsid w:val="00F77ED9"/>
    <w:rsid w:val="00F80001"/>
    <w:rsid w:val="00F801A9"/>
    <w:rsid w:val="00F8062F"/>
    <w:rsid w:val="00F80A69"/>
    <w:rsid w:val="00F815A4"/>
    <w:rsid w:val="00F81AC3"/>
    <w:rsid w:val="00F8204C"/>
    <w:rsid w:val="00F82CD2"/>
    <w:rsid w:val="00F8321C"/>
    <w:rsid w:val="00F83F8E"/>
    <w:rsid w:val="00F848D0"/>
    <w:rsid w:val="00F84ADA"/>
    <w:rsid w:val="00F85780"/>
    <w:rsid w:val="00F86206"/>
    <w:rsid w:val="00F862B7"/>
    <w:rsid w:val="00F869E6"/>
    <w:rsid w:val="00F86C57"/>
    <w:rsid w:val="00F87258"/>
    <w:rsid w:val="00F90600"/>
    <w:rsid w:val="00F90E71"/>
    <w:rsid w:val="00F91B83"/>
    <w:rsid w:val="00F9206D"/>
    <w:rsid w:val="00F927C6"/>
    <w:rsid w:val="00F93D27"/>
    <w:rsid w:val="00F94722"/>
    <w:rsid w:val="00F94EB3"/>
    <w:rsid w:val="00F954B8"/>
    <w:rsid w:val="00F95613"/>
    <w:rsid w:val="00F95CD6"/>
    <w:rsid w:val="00F96109"/>
    <w:rsid w:val="00F9655C"/>
    <w:rsid w:val="00F968B5"/>
    <w:rsid w:val="00F97B2A"/>
    <w:rsid w:val="00F97C35"/>
    <w:rsid w:val="00FA07BF"/>
    <w:rsid w:val="00FA0CA7"/>
    <w:rsid w:val="00FA20FE"/>
    <w:rsid w:val="00FA2106"/>
    <w:rsid w:val="00FA22BB"/>
    <w:rsid w:val="00FA289F"/>
    <w:rsid w:val="00FA2B2A"/>
    <w:rsid w:val="00FA2EDB"/>
    <w:rsid w:val="00FA3237"/>
    <w:rsid w:val="00FA4017"/>
    <w:rsid w:val="00FA4C8F"/>
    <w:rsid w:val="00FA51A4"/>
    <w:rsid w:val="00FA59FD"/>
    <w:rsid w:val="00FA628D"/>
    <w:rsid w:val="00FA646C"/>
    <w:rsid w:val="00FA6AFD"/>
    <w:rsid w:val="00FA6FC9"/>
    <w:rsid w:val="00FA74F8"/>
    <w:rsid w:val="00FB0318"/>
    <w:rsid w:val="00FB0C8A"/>
    <w:rsid w:val="00FB0D3D"/>
    <w:rsid w:val="00FB0E49"/>
    <w:rsid w:val="00FB0E86"/>
    <w:rsid w:val="00FB0FC5"/>
    <w:rsid w:val="00FB1148"/>
    <w:rsid w:val="00FB1468"/>
    <w:rsid w:val="00FB1863"/>
    <w:rsid w:val="00FB2246"/>
    <w:rsid w:val="00FB2944"/>
    <w:rsid w:val="00FB29E2"/>
    <w:rsid w:val="00FB2BB1"/>
    <w:rsid w:val="00FB31C2"/>
    <w:rsid w:val="00FB3394"/>
    <w:rsid w:val="00FB377C"/>
    <w:rsid w:val="00FB3C36"/>
    <w:rsid w:val="00FB3FC0"/>
    <w:rsid w:val="00FB3FD6"/>
    <w:rsid w:val="00FB49F9"/>
    <w:rsid w:val="00FB5150"/>
    <w:rsid w:val="00FB576B"/>
    <w:rsid w:val="00FB5B20"/>
    <w:rsid w:val="00FB6A2F"/>
    <w:rsid w:val="00FB6C4A"/>
    <w:rsid w:val="00FB79B3"/>
    <w:rsid w:val="00FC007F"/>
    <w:rsid w:val="00FC0F7D"/>
    <w:rsid w:val="00FC1966"/>
    <w:rsid w:val="00FC29EE"/>
    <w:rsid w:val="00FC386A"/>
    <w:rsid w:val="00FC5733"/>
    <w:rsid w:val="00FC5878"/>
    <w:rsid w:val="00FC5A0F"/>
    <w:rsid w:val="00FC6BA6"/>
    <w:rsid w:val="00FC6CAA"/>
    <w:rsid w:val="00FC6FE3"/>
    <w:rsid w:val="00FC7CBD"/>
    <w:rsid w:val="00FD054C"/>
    <w:rsid w:val="00FD05BB"/>
    <w:rsid w:val="00FD1425"/>
    <w:rsid w:val="00FD2507"/>
    <w:rsid w:val="00FD2766"/>
    <w:rsid w:val="00FD2A24"/>
    <w:rsid w:val="00FD2E29"/>
    <w:rsid w:val="00FD40C6"/>
    <w:rsid w:val="00FD53E4"/>
    <w:rsid w:val="00FD5D8D"/>
    <w:rsid w:val="00FD6013"/>
    <w:rsid w:val="00FD6668"/>
    <w:rsid w:val="00FD78B3"/>
    <w:rsid w:val="00FD7A38"/>
    <w:rsid w:val="00FD7AEA"/>
    <w:rsid w:val="00FE06FF"/>
    <w:rsid w:val="00FE0E3F"/>
    <w:rsid w:val="00FE1CFA"/>
    <w:rsid w:val="00FE2904"/>
    <w:rsid w:val="00FE2FCB"/>
    <w:rsid w:val="00FE3F30"/>
    <w:rsid w:val="00FE4455"/>
    <w:rsid w:val="00FE5942"/>
    <w:rsid w:val="00FE6BCF"/>
    <w:rsid w:val="00FE6F60"/>
    <w:rsid w:val="00FE7256"/>
    <w:rsid w:val="00FF00E6"/>
    <w:rsid w:val="00FF02FE"/>
    <w:rsid w:val="00FF05A1"/>
    <w:rsid w:val="00FF09B2"/>
    <w:rsid w:val="00FF1625"/>
    <w:rsid w:val="00FF1851"/>
    <w:rsid w:val="00FF1C5E"/>
    <w:rsid w:val="00FF2A77"/>
    <w:rsid w:val="00FF3191"/>
    <w:rsid w:val="00FF34FC"/>
    <w:rsid w:val="00FF4C01"/>
    <w:rsid w:val="00FF5394"/>
    <w:rsid w:val="00FF5E1D"/>
    <w:rsid w:val="00FF6642"/>
    <w:rsid w:val="00FF7AD3"/>
    <w:rsid w:val="00FF7D4F"/>
    <w:rsid w:val="0100833C"/>
    <w:rsid w:val="010470F5"/>
    <w:rsid w:val="010903B2"/>
    <w:rsid w:val="0111FF10"/>
    <w:rsid w:val="0129869D"/>
    <w:rsid w:val="012BE831"/>
    <w:rsid w:val="0131EABE"/>
    <w:rsid w:val="013A7B05"/>
    <w:rsid w:val="014B50BE"/>
    <w:rsid w:val="015783FC"/>
    <w:rsid w:val="017A58EF"/>
    <w:rsid w:val="017B41AF"/>
    <w:rsid w:val="017CC25F"/>
    <w:rsid w:val="0185CF3F"/>
    <w:rsid w:val="018736D9"/>
    <w:rsid w:val="018C1B1D"/>
    <w:rsid w:val="01AD9EC7"/>
    <w:rsid w:val="01B1E42A"/>
    <w:rsid w:val="01B45AA2"/>
    <w:rsid w:val="01C2037D"/>
    <w:rsid w:val="01CD98AF"/>
    <w:rsid w:val="01D8532F"/>
    <w:rsid w:val="01DDDC58"/>
    <w:rsid w:val="01E17F36"/>
    <w:rsid w:val="01E382F6"/>
    <w:rsid w:val="01E58843"/>
    <w:rsid w:val="01F0E0CB"/>
    <w:rsid w:val="0206C8C7"/>
    <w:rsid w:val="023DA8B6"/>
    <w:rsid w:val="025B4006"/>
    <w:rsid w:val="0264B2F3"/>
    <w:rsid w:val="0267EB75"/>
    <w:rsid w:val="027064EC"/>
    <w:rsid w:val="02723F55"/>
    <w:rsid w:val="027366BA"/>
    <w:rsid w:val="02742CB8"/>
    <w:rsid w:val="02779009"/>
    <w:rsid w:val="02817BD0"/>
    <w:rsid w:val="0284316E"/>
    <w:rsid w:val="02845749"/>
    <w:rsid w:val="02923AEE"/>
    <w:rsid w:val="02937CC6"/>
    <w:rsid w:val="02A860FE"/>
    <w:rsid w:val="02B73A02"/>
    <w:rsid w:val="02B7AC4B"/>
    <w:rsid w:val="02BE282C"/>
    <w:rsid w:val="02BF6883"/>
    <w:rsid w:val="02C8F89F"/>
    <w:rsid w:val="02CCC268"/>
    <w:rsid w:val="02D14DA2"/>
    <w:rsid w:val="02F25031"/>
    <w:rsid w:val="02F5DBCF"/>
    <w:rsid w:val="03082039"/>
    <w:rsid w:val="031B507D"/>
    <w:rsid w:val="03264604"/>
    <w:rsid w:val="03276488"/>
    <w:rsid w:val="03295CEC"/>
    <w:rsid w:val="033028DE"/>
    <w:rsid w:val="0330F8A8"/>
    <w:rsid w:val="0332A92B"/>
    <w:rsid w:val="0337EF8E"/>
    <w:rsid w:val="033E4186"/>
    <w:rsid w:val="03480057"/>
    <w:rsid w:val="034878F4"/>
    <w:rsid w:val="034BED04"/>
    <w:rsid w:val="034F01B2"/>
    <w:rsid w:val="034F5453"/>
    <w:rsid w:val="03551B9C"/>
    <w:rsid w:val="036D81FD"/>
    <w:rsid w:val="0372BF3A"/>
    <w:rsid w:val="0379382F"/>
    <w:rsid w:val="03998330"/>
    <w:rsid w:val="039FF9E4"/>
    <w:rsid w:val="03A02CE3"/>
    <w:rsid w:val="03ACCC7D"/>
    <w:rsid w:val="03B3061D"/>
    <w:rsid w:val="03B6194A"/>
    <w:rsid w:val="03B96E9C"/>
    <w:rsid w:val="03C2925F"/>
    <w:rsid w:val="03CBD265"/>
    <w:rsid w:val="03D82929"/>
    <w:rsid w:val="03DD2D92"/>
    <w:rsid w:val="03E2A05E"/>
    <w:rsid w:val="03F2560C"/>
    <w:rsid w:val="04018E98"/>
    <w:rsid w:val="04064BEC"/>
    <w:rsid w:val="04098E19"/>
    <w:rsid w:val="041A789A"/>
    <w:rsid w:val="0427F529"/>
    <w:rsid w:val="042887FF"/>
    <w:rsid w:val="042B7A39"/>
    <w:rsid w:val="04395296"/>
    <w:rsid w:val="04424F02"/>
    <w:rsid w:val="0443B25F"/>
    <w:rsid w:val="0459C905"/>
    <w:rsid w:val="04651B1A"/>
    <w:rsid w:val="046AE204"/>
    <w:rsid w:val="046C3A53"/>
    <w:rsid w:val="0473018C"/>
    <w:rsid w:val="048A1B3B"/>
    <w:rsid w:val="048E92AA"/>
    <w:rsid w:val="049451D0"/>
    <w:rsid w:val="049A4B70"/>
    <w:rsid w:val="049F4439"/>
    <w:rsid w:val="04AD1E8B"/>
    <w:rsid w:val="04B440C7"/>
    <w:rsid w:val="04B838C2"/>
    <w:rsid w:val="04C975BF"/>
    <w:rsid w:val="04CD70E0"/>
    <w:rsid w:val="04CFBCC7"/>
    <w:rsid w:val="04D19CE6"/>
    <w:rsid w:val="04DFD4A8"/>
    <w:rsid w:val="04E927F8"/>
    <w:rsid w:val="04ED8C1F"/>
    <w:rsid w:val="04EF98F2"/>
    <w:rsid w:val="04F034EC"/>
    <w:rsid w:val="04F584B1"/>
    <w:rsid w:val="04FC5F1F"/>
    <w:rsid w:val="04FCC978"/>
    <w:rsid w:val="050118CA"/>
    <w:rsid w:val="050120D9"/>
    <w:rsid w:val="0503E43C"/>
    <w:rsid w:val="050683A7"/>
    <w:rsid w:val="05087619"/>
    <w:rsid w:val="0515ED72"/>
    <w:rsid w:val="051B498B"/>
    <w:rsid w:val="051BEF0F"/>
    <w:rsid w:val="0544F9C8"/>
    <w:rsid w:val="054E6030"/>
    <w:rsid w:val="0552C536"/>
    <w:rsid w:val="05582436"/>
    <w:rsid w:val="0558D629"/>
    <w:rsid w:val="0560C914"/>
    <w:rsid w:val="0570032C"/>
    <w:rsid w:val="0576C1DB"/>
    <w:rsid w:val="05856B3E"/>
    <w:rsid w:val="0587A733"/>
    <w:rsid w:val="05B4EFBE"/>
    <w:rsid w:val="05B8D447"/>
    <w:rsid w:val="05C2B0F3"/>
    <w:rsid w:val="05C58061"/>
    <w:rsid w:val="05D2F6C2"/>
    <w:rsid w:val="05D37F94"/>
    <w:rsid w:val="05DAA8D1"/>
    <w:rsid w:val="05E071E4"/>
    <w:rsid w:val="05E2C5B5"/>
    <w:rsid w:val="05FF12AE"/>
    <w:rsid w:val="06011166"/>
    <w:rsid w:val="060F970D"/>
    <w:rsid w:val="0612F095"/>
    <w:rsid w:val="06156596"/>
    <w:rsid w:val="061BB5F1"/>
    <w:rsid w:val="062DD821"/>
    <w:rsid w:val="063506C1"/>
    <w:rsid w:val="063D19EE"/>
    <w:rsid w:val="06449BE8"/>
    <w:rsid w:val="064C97F2"/>
    <w:rsid w:val="0652FB90"/>
    <w:rsid w:val="065A6757"/>
    <w:rsid w:val="06730117"/>
    <w:rsid w:val="06759E56"/>
    <w:rsid w:val="067A08AC"/>
    <w:rsid w:val="0685B437"/>
    <w:rsid w:val="06861ED5"/>
    <w:rsid w:val="06889027"/>
    <w:rsid w:val="068A8DCB"/>
    <w:rsid w:val="068B64B7"/>
    <w:rsid w:val="068F6E04"/>
    <w:rsid w:val="069427FF"/>
    <w:rsid w:val="0695B680"/>
    <w:rsid w:val="06981153"/>
    <w:rsid w:val="0698B3A8"/>
    <w:rsid w:val="06BC3867"/>
    <w:rsid w:val="06BD1858"/>
    <w:rsid w:val="06BD25EB"/>
    <w:rsid w:val="06C13A60"/>
    <w:rsid w:val="06C3E969"/>
    <w:rsid w:val="06CCB24B"/>
    <w:rsid w:val="06EC3397"/>
    <w:rsid w:val="06F1713B"/>
    <w:rsid w:val="06FA41DC"/>
    <w:rsid w:val="07020FD4"/>
    <w:rsid w:val="0711471D"/>
    <w:rsid w:val="07145B53"/>
    <w:rsid w:val="0721DECF"/>
    <w:rsid w:val="07264C7E"/>
    <w:rsid w:val="072C476B"/>
    <w:rsid w:val="0730E159"/>
    <w:rsid w:val="0747C36C"/>
    <w:rsid w:val="074B3084"/>
    <w:rsid w:val="074EC4E8"/>
    <w:rsid w:val="07578194"/>
    <w:rsid w:val="075FDF53"/>
    <w:rsid w:val="076AE16E"/>
    <w:rsid w:val="076D7BEE"/>
    <w:rsid w:val="07821E4B"/>
    <w:rsid w:val="07936241"/>
    <w:rsid w:val="07A72158"/>
    <w:rsid w:val="07BD45CF"/>
    <w:rsid w:val="07CA9E40"/>
    <w:rsid w:val="07CBA229"/>
    <w:rsid w:val="07D0B91A"/>
    <w:rsid w:val="07E5DB84"/>
    <w:rsid w:val="0811E92C"/>
    <w:rsid w:val="081525CC"/>
    <w:rsid w:val="081E3E98"/>
    <w:rsid w:val="08223830"/>
    <w:rsid w:val="08360555"/>
    <w:rsid w:val="0837D20C"/>
    <w:rsid w:val="08384AF0"/>
    <w:rsid w:val="08399A71"/>
    <w:rsid w:val="0839FEB0"/>
    <w:rsid w:val="0840161A"/>
    <w:rsid w:val="084589D1"/>
    <w:rsid w:val="084661FF"/>
    <w:rsid w:val="08472E05"/>
    <w:rsid w:val="084AAAF3"/>
    <w:rsid w:val="084CB1A4"/>
    <w:rsid w:val="0870A72B"/>
    <w:rsid w:val="087306DB"/>
    <w:rsid w:val="087F18B2"/>
    <w:rsid w:val="088885CB"/>
    <w:rsid w:val="0892DDA5"/>
    <w:rsid w:val="08974850"/>
    <w:rsid w:val="089BED79"/>
    <w:rsid w:val="08BA92F6"/>
    <w:rsid w:val="08BB1572"/>
    <w:rsid w:val="08DCFBE5"/>
    <w:rsid w:val="08DDB407"/>
    <w:rsid w:val="08E1C2E9"/>
    <w:rsid w:val="08E58A55"/>
    <w:rsid w:val="08EA974A"/>
    <w:rsid w:val="08ECA8BF"/>
    <w:rsid w:val="08ECC9D0"/>
    <w:rsid w:val="08EEED30"/>
    <w:rsid w:val="08FA1D16"/>
    <w:rsid w:val="08FC9DC6"/>
    <w:rsid w:val="09157D79"/>
    <w:rsid w:val="091C24C2"/>
    <w:rsid w:val="093276C3"/>
    <w:rsid w:val="09369F4C"/>
    <w:rsid w:val="09390A50"/>
    <w:rsid w:val="093A1416"/>
    <w:rsid w:val="094216DE"/>
    <w:rsid w:val="094844A7"/>
    <w:rsid w:val="0948F0D9"/>
    <w:rsid w:val="09649749"/>
    <w:rsid w:val="09691133"/>
    <w:rsid w:val="096A5BEC"/>
    <w:rsid w:val="096F0ABC"/>
    <w:rsid w:val="09731618"/>
    <w:rsid w:val="09771592"/>
    <w:rsid w:val="0982DD67"/>
    <w:rsid w:val="098C0DD4"/>
    <w:rsid w:val="09946E61"/>
    <w:rsid w:val="09AFE78E"/>
    <w:rsid w:val="09B22F6D"/>
    <w:rsid w:val="09B63592"/>
    <w:rsid w:val="09BD91D4"/>
    <w:rsid w:val="09BF1C62"/>
    <w:rsid w:val="09D7D59F"/>
    <w:rsid w:val="09DA9B0C"/>
    <w:rsid w:val="09E05F84"/>
    <w:rsid w:val="09E48264"/>
    <w:rsid w:val="09E935DB"/>
    <w:rsid w:val="09F1A500"/>
    <w:rsid w:val="0A00A1A6"/>
    <w:rsid w:val="0A046484"/>
    <w:rsid w:val="0A208241"/>
    <w:rsid w:val="0A20C1E0"/>
    <w:rsid w:val="0A274CBF"/>
    <w:rsid w:val="0A2AFCF0"/>
    <w:rsid w:val="0A31BACD"/>
    <w:rsid w:val="0A334367"/>
    <w:rsid w:val="0A4570FC"/>
    <w:rsid w:val="0A4B3D41"/>
    <w:rsid w:val="0A53176D"/>
    <w:rsid w:val="0A6EC450"/>
    <w:rsid w:val="0A834C75"/>
    <w:rsid w:val="0A857684"/>
    <w:rsid w:val="0A90FF77"/>
    <w:rsid w:val="0A9F478B"/>
    <w:rsid w:val="0AA7A60C"/>
    <w:rsid w:val="0AB93155"/>
    <w:rsid w:val="0ABBB215"/>
    <w:rsid w:val="0AC82A1D"/>
    <w:rsid w:val="0AD6B3F4"/>
    <w:rsid w:val="0ADC847E"/>
    <w:rsid w:val="0AE36717"/>
    <w:rsid w:val="0AF14F83"/>
    <w:rsid w:val="0AF85439"/>
    <w:rsid w:val="0B005198"/>
    <w:rsid w:val="0B0342C5"/>
    <w:rsid w:val="0B0938C8"/>
    <w:rsid w:val="0B09E2C4"/>
    <w:rsid w:val="0B1101F4"/>
    <w:rsid w:val="0B145BE1"/>
    <w:rsid w:val="0B1D3C00"/>
    <w:rsid w:val="0B26585E"/>
    <w:rsid w:val="0B2B8FEE"/>
    <w:rsid w:val="0B37CA12"/>
    <w:rsid w:val="0B43400F"/>
    <w:rsid w:val="0B59DA85"/>
    <w:rsid w:val="0B5FC3D0"/>
    <w:rsid w:val="0B944BF0"/>
    <w:rsid w:val="0B9980EB"/>
    <w:rsid w:val="0BA3B7B3"/>
    <w:rsid w:val="0BABF52E"/>
    <w:rsid w:val="0BB24992"/>
    <w:rsid w:val="0BB4F669"/>
    <w:rsid w:val="0BB557DF"/>
    <w:rsid w:val="0BC2FDBC"/>
    <w:rsid w:val="0BCA2BE9"/>
    <w:rsid w:val="0BD5751A"/>
    <w:rsid w:val="0BEB905D"/>
    <w:rsid w:val="0BF215AE"/>
    <w:rsid w:val="0C00DD17"/>
    <w:rsid w:val="0C082B31"/>
    <w:rsid w:val="0C146961"/>
    <w:rsid w:val="0C27D08C"/>
    <w:rsid w:val="0C3182EA"/>
    <w:rsid w:val="0C3196E1"/>
    <w:rsid w:val="0C334A73"/>
    <w:rsid w:val="0C3DDE17"/>
    <w:rsid w:val="0C48CFD7"/>
    <w:rsid w:val="0C4AF428"/>
    <w:rsid w:val="0C5A63F2"/>
    <w:rsid w:val="0C5E19F0"/>
    <w:rsid w:val="0C62DA61"/>
    <w:rsid w:val="0C71219A"/>
    <w:rsid w:val="0C7AC73A"/>
    <w:rsid w:val="0C7F048B"/>
    <w:rsid w:val="0C80C201"/>
    <w:rsid w:val="0C840A60"/>
    <w:rsid w:val="0C9815F0"/>
    <w:rsid w:val="0C992C97"/>
    <w:rsid w:val="0C9D012D"/>
    <w:rsid w:val="0CA1F99F"/>
    <w:rsid w:val="0CA323D3"/>
    <w:rsid w:val="0CB062AE"/>
    <w:rsid w:val="0CBB89AE"/>
    <w:rsid w:val="0CC334FE"/>
    <w:rsid w:val="0CC9BAC7"/>
    <w:rsid w:val="0CD18BC6"/>
    <w:rsid w:val="0CE16E8F"/>
    <w:rsid w:val="0CEB40FA"/>
    <w:rsid w:val="0CECF80F"/>
    <w:rsid w:val="0CEDD9CA"/>
    <w:rsid w:val="0D0AF204"/>
    <w:rsid w:val="0D0E6BBC"/>
    <w:rsid w:val="0D12D834"/>
    <w:rsid w:val="0D190C58"/>
    <w:rsid w:val="0D2BA918"/>
    <w:rsid w:val="0D32DF36"/>
    <w:rsid w:val="0D34D693"/>
    <w:rsid w:val="0D5B4817"/>
    <w:rsid w:val="0D5DB4F5"/>
    <w:rsid w:val="0D659B17"/>
    <w:rsid w:val="0D731495"/>
    <w:rsid w:val="0D7335DD"/>
    <w:rsid w:val="0D79E552"/>
    <w:rsid w:val="0D7F97BE"/>
    <w:rsid w:val="0D7FB592"/>
    <w:rsid w:val="0D824A75"/>
    <w:rsid w:val="0D886569"/>
    <w:rsid w:val="0D8970E1"/>
    <w:rsid w:val="0D9B5829"/>
    <w:rsid w:val="0DA72E89"/>
    <w:rsid w:val="0DA980AC"/>
    <w:rsid w:val="0DB7063E"/>
    <w:rsid w:val="0DC9B6A5"/>
    <w:rsid w:val="0DD56148"/>
    <w:rsid w:val="0DD9DF73"/>
    <w:rsid w:val="0DDA85BA"/>
    <w:rsid w:val="0DFDDEE4"/>
    <w:rsid w:val="0E00BA11"/>
    <w:rsid w:val="0E00DF8C"/>
    <w:rsid w:val="0E06CB82"/>
    <w:rsid w:val="0E0CF75E"/>
    <w:rsid w:val="0E0E1DAA"/>
    <w:rsid w:val="0E1B7CC9"/>
    <w:rsid w:val="0E253BFC"/>
    <w:rsid w:val="0E32C735"/>
    <w:rsid w:val="0E356780"/>
    <w:rsid w:val="0E3CDA4C"/>
    <w:rsid w:val="0E40D9AE"/>
    <w:rsid w:val="0E43DB99"/>
    <w:rsid w:val="0E47F5DF"/>
    <w:rsid w:val="0E508C3C"/>
    <w:rsid w:val="0E54FD09"/>
    <w:rsid w:val="0E5E74EC"/>
    <w:rsid w:val="0E6DFD5B"/>
    <w:rsid w:val="0E71C83E"/>
    <w:rsid w:val="0E7D9658"/>
    <w:rsid w:val="0E828961"/>
    <w:rsid w:val="0E83988E"/>
    <w:rsid w:val="0E85113B"/>
    <w:rsid w:val="0E859C92"/>
    <w:rsid w:val="0EABCA17"/>
    <w:rsid w:val="0EC445CE"/>
    <w:rsid w:val="0ECD3503"/>
    <w:rsid w:val="0ED7B21A"/>
    <w:rsid w:val="0ED92FE4"/>
    <w:rsid w:val="0EDAB45F"/>
    <w:rsid w:val="0EE4BF44"/>
    <w:rsid w:val="0EEE0AF6"/>
    <w:rsid w:val="0EEF8BBD"/>
    <w:rsid w:val="0EF66B15"/>
    <w:rsid w:val="0EFA9803"/>
    <w:rsid w:val="0EFC3E6C"/>
    <w:rsid w:val="0F0AB66B"/>
    <w:rsid w:val="0F0C87E7"/>
    <w:rsid w:val="0F1CBAF4"/>
    <w:rsid w:val="0F29760B"/>
    <w:rsid w:val="0F2DC0EB"/>
    <w:rsid w:val="0F32E653"/>
    <w:rsid w:val="0F3943AA"/>
    <w:rsid w:val="0F398763"/>
    <w:rsid w:val="0F58FEBF"/>
    <w:rsid w:val="0F62F368"/>
    <w:rsid w:val="0F71FE3E"/>
    <w:rsid w:val="0F767A1F"/>
    <w:rsid w:val="0F7CAF65"/>
    <w:rsid w:val="0F809D80"/>
    <w:rsid w:val="0F8DC4C8"/>
    <w:rsid w:val="0F912627"/>
    <w:rsid w:val="0F94E754"/>
    <w:rsid w:val="0F96D978"/>
    <w:rsid w:val="0F97983F"/>
    <w:rsid w:val="0F9A2C0F"/>
    <w:rsid w:val="0FA67ED8"/>
    <w:rsid w:val="0FB34BBE"/>
    <w:rsid w:val="0FB3D35F"/>
    <w:rsid w:val="0FB53433"/>
    <w:rsid w:val="0FBE079D"/>
    <w:rsid w:val="0FCF4533"/>
    <w:rsid w:val="0FCFE38F"/>
    <w:rsid w:val="0FD5B9E3"/>
    <w:rsid w:val="0FF5FF08"/>
    <w:rsid w:val="101269B8"/>
    <w:rsid w:val="1014D888"/>
    <w:rsid w:val="101BC856"/>
    <w:rsid w:val="10220A6A"/>
    <w:rsid w:val="102D02FE"/>
    <w:rsid w:val="102D4FF6"/>
    <w:rsid w:val="1043F71E"/>
    <w:rsid w:val="104420A7"/>
    <w:rsid w:val="1051F7E3"/>
    <w:rsid w:val="1054354E"/>
    <w:rsid w:val="10609ABC"/>
    <w:rsid w:val="106209D2"/>
    <w:rsid w:val="10684F04"/>
    <w:rsid w:val="106D7F8C"/>
    <w:rsid w:val="1077584A"/>
    <w:rsid w:val="108172E2"/>
    <w:rsid w:val="108AD061"/>
    <w:rsid w:val="108F27B2"/>
    <w:rsid w:val="1097A871"/>
    <w:rsid w:val="10990AAA"/>
    <w:rsid w:val="10996E25"/>
    <w:rsid w:val="109AEED0"/>
    <w:rsid w:val="109DE403"/>
    <w:rsid w:val="109F0ED7"/>
    <w:rsid w:val="109F6380"/>
    <w:rsid w:val="10A70D2F"/>
    <w:rsid w:val="10B701F2"/>
    <w:rsid w:val="10C3C2C6"/>
    <w:rsid w:val="10C3CFFA"/>
    <w:rsid w:val="10C4872F"/>
    <w:rsid w:val="10CE724B"/>
    <w:rsid w:val="10D0A3EF"/>
    <w:rsid w:val="10DDD4F9"/>
    <w:rsid w:val="10F12128"/>
    <w:rsid w:val="10FD14AC"/>
    <w:rsid w:val="10FF2257"/>
    <w:rsid w:val="1108D8CE"/>
    <w:rsid w:val="110B118C"/>
    <w:rsid w:val="110CAE53"/>
    <w:rsid w:val="11137272"/>
    <w:rsid w:val="1117CCAA"/>
    <w:rsid w:val="111A9997"/>
    <w:rsid w:val="113C60D0"/>
    <w:rsid w:val="114196DE"/>
    <w:rsid w:val="11540B17"/>
    <w:rsid w:val="11714718"/>
    <w:rsid w:val="117E3445"/>
    <w:rsid w:val="1189EDD0"/>
    <w:rsid w:val="118F894A"/>
    <w:rsid w:val="11941235"/>
    <w:rsid w:val="119CC76C"/>
    <w:rsid w:val="11B2190C"/>
    <w:rsid w:val="11BAFE3B"/>
    <w:rsid w:val="11BDC9F1"/>
    <w:rsid w:val="11D73DE9"/>
    <w:rsid w:val="11E93081"/>
    <w:rsid w:val="11FE151C"/>
    <w:rsid w:val="11FFBE3D"/>
    <w:rsid w:val="1205CD51"/>
    <w:rsid w:val="1207F1DD"/>
    <w:rsid w:val="120D7E04"/>
    <w:rsid w:val="121777DF"/>
    <w:rsid w:val="122145E6"/>
    <w:rsid w:val="1224C850"/>
    <w:rsid w:val="12250832"/>
    <w:rsid w:val="122A9DA9"/>
    <w:rsid w:val="1231A24F"/>
    <w:rsid w:val="12368F34"/>
    <w:rsid w:val="123DC4E8"/>
    <w:rsid w:val="12456E2B"/>
    <w:rsid w:val="1252D3CF"/>
    <w:rsid w:val="12559C1B"/>
    <w:rsid w:val="1269316F"/>
    <w:rsid w:val="126E0ABB"/>
    <w:rsid w:val="127FBB5B"/>
    <w:rsid w:val="1280E2B3"/>
    <w:rsid w:val="128E0900"/>
    <w:rsid w:val="12965232"/>
    <w:rsid w:val="1297F5B2"/>
    <w:rsid w:val="12A2E066"/>
    <w:rsid w:val="12AB3E4E"/>
    <w:rsid w:val="12B76F03"/>
    <w:rsid w:val="12B9164C"/>
    <w:rsid w:val="12BB2A3E"/>
    <w:rsid w:val="12CA0AD3"/>
    <w:rsid w:val="12D063E0"/>
    <w:rsid w:val="12D87180"/>
    <w:rsid w:val="12DDD558"/>
    <w:rsid w:val="12E666D8"/>
    <w:rsid w:val="12F467C7"/>
    <w:rsid w:val="13059564"/>
    <w:rsid w:val="1306B14A"/>
    <w:rsid w:val="13071B4B"/>
    <w:rsid w:val="130E01B4"/>
    <w:rsid w:val="130E1A65"/>
    <w:rsid w:val="131B531E"/>
    <w:rsid w:val="132836D0"/>
    <w:rsid w:val="132E69E9"/>
    <w:rsid w:val="1331E858"/>
    <w:rsid w:val="133B6CB1"/>
    <w:rsid w:val="134F6149"/>
    <w:rsid w:val="135546DE"/>
    <w:rsid w:val="135B335B"/>
    <w:rsid w:val="13608737"/>
    <w:rsid w:val="1361EA49"/>
    <w:rsid w:val="13787CA8"/>
    <w:rsid w:val="13964131"/>
    <w:rsid w:val="139EF9BE"/>
    <w:rsid w:val="13A3FC16"/>
    <w:rsid w:val="13B7D889"/>
    <w:rsid w:val="13B7E4B2"/>
    <w:rsid w:val="13B92DD7"/>
    <w:rsid w:val="13B9BF61"/>
    <w:rsid w:val="13BDD921"/>
    <w:rsid w:val="13CDF111"/>
    <w:rsid w:val="13D5C323"/>
    <w:rsid w:val="13D604BB"/>
    <w:rsid w:val="13DEB864"/>
    <w:rsid w:val="13EA8CBA"/>
    <w:rsid w:val="13EEA1A4"/>
    <w:rsid w:val="13EEB4BC"/>
    <w:rsid w:val="1404C0F1"/>
    <w:rsid w:val="14119119"/>
    <w:rsid w:val="143C9B2D"/>
    <w:rsid w:val="14441269"/>
    <w:rsid w:val="14498C97"/>
    <w:rsid w:val="144F03BF"/>
    <w:rsid w:val="1458AE61"/>
    <w:rsid w:val="145981EA"/>
    <w:rsid w:val="14622A7A"/>
    <w:rsid w:val="14732294"/>
    <w:rsid w:val="14811029"/>
    <w:rsid w:val="1488C79E"/>
    <w:rsid w:val="148BB82A"/>
    <w:rsid w:val="14A4F635"/>
    <w:rsid w:val="14CC5659"/>
    <w:rsid w:val="14D8736D"/>
    <w:rsid w:val="14DD7044"/>
    <w:rsid w:val="14DF1BF5"/>
    <w:rsid w:val="14F6F98A"/>
    <w:rsid w:val="14F94065"/>
    <w:rsid w:val="14FF626A"/>
    <w:rsid w:val="15122296"/>
    <w:rsid w:val="151884AB"/>
    <w:rsid w:val="15194E83"/>
    <w:rsid w:val="1531D724"/>
    <w:rsid w:val="15678E47"/>
    <w:rsid w:val="15708822"/>
    <w:rsid w:val="1573E6E8"/>
    <w:rsid w:val="15764AD0"/>
    <w:rsid w:val="15768947"/>
    <w:rsid w:val="157746C5"/>
    <w:rsid w:val="15898B58"/>
    <w:rsid w:val="1592EE04"/>
    <w:rsid w:val="15968658"/>
    <w:rsid w:val="15A58C0E"/>
    <w:rsid w:val="15BC0D46"/>
    <w:rsid w:val="15C6F318"/>
    <w:rsid w:val="15D28088"/>
    <w:rsid w:val="15D47B72"/>
    <w:rsid w:val="15DE1644"/>
    <w:rsid w:val="15DEDE13"/>
    <w:rsid w:val="15ED43CC"/>
    <w:rsid w:val="15EE2962"/>
    <w:rsid w:val="15FC17D0"/>
    <w:rsid w:val="1609BFEE"/>
    <w:rsid w:val="160B19DD"/>
    <w:rsid w:val="161E5FD9"/>
    <w:rsid w:val="162EED8B"/>
    <w:rsid w:val="16470233"/>
    <w:rsid w:val="16543900"/>
    <w:rsid w:val="1659631B"/>
    <w:rsid w:val="168AAE31"/>
    <w:rsid w:val="168CBFCB"/>
    <w:rsid w:val="168E207F"/>
    <w:rsid w:val="16913379"/>
    <w:rsid w:val="16919C45"/>
    <w:rsid w:val="1694A880"/>
    <w:rsid w:val="169793F2"/>
    <w:rsid w:val="169C25EB"/>
    <w:rsid w:val="16A1559B"/>
    <w:rsid w:val="16A6CC65"/>
    <w:rsid w:val="16AA1A2E"/>
    <w:rsid w:val="16C6408D"/>
    <w:rsid w:val="16D3ECED"/>
    <w:rsid w:val="16DDF0A5"/>
    <w:rsid w:val="16E02871"/>
    <w:rsid w:val="16E71A8F"/>
    <w:rsid w:val="16E8C280"/>
    <w:rsid w:val="16EB2B78"/>
    <w:rsid w:val="1721979F"/>
    <w:rsid w:val="17310580"/>
    <w:rsid w:val="174C0D85"/>
    <w:rsid w:val="17571D9C"/>
    <w:rsid w:val="175B0919"/>
    <w:rsid w:val="17603D1F"/>
    <w:rsid w:val="176CBEC9"/>
    <w:rsid w:val="177CED80"/>
    <w:rsid w:val="1782872E"/>
    <w:rsid w:val="1787D104"/>
    <w:rsid w:val="17958BE2"/>
    <w:rsid w:val="17A3FE2B"/>
    <w:rsid w:val="17ACE369"/>
    <w:rsid w:val="17C8C0A6"/>
    <w:rsid w:val="17CD4B16"/>
    <w:rsid w:val="17CF2012"/>
    <w:rsid w:val="17D36241"/>
    <w:rsid w:val="17E0FEE7"/>
    <w:rsid w:val="17EEFC34"/>
    <w:rsid w:val="17F05125"/>
    <w:rsid w:val="17F9B61C"/>
    <w:rsid w:val="1805068A"/>
    <w:rsid w:val="18115D49"/>
    <w:rsid w:val="181EDF3D"/>
    <w:rsid w:val="1825BDBC"/>
    <w:rsid w:val="182DEC0F"/>
    <w:rsid w:val="18324E98"/>
    <w:rsid w:val="18391F49"/>
    <w:rsid w:val="184DE835"/>
    <w:rsid w:val="1851DE48"/>
    <w:rsid w:val="1854F7EA"/>
    <w:rsid w:val="1858866D"/>
    <w:rsid w:val="185D8C99"/>
    <w:rsid w:val="185FE00E"/>
    <w:rsid w:val="186739A8"/>
    <w:rsid w:val="186B27F1"/>
    <w:rsid w:val="18742E2A"/>
    <w:rsid w:val="1874CC50"/>
    <w:rsid w:val="1876CBA9"/>
    <w:rsid w:val="187A8F2E"/>
    <w:rsid w:val="1882CAAC"/>
    <w:rsid w:val="1899B22A"/>
    <w:rsid w:val="189E98D1"/>
    <w:rsid w:val="18B114AF"/>
    <w:rsid w:val="18B2E06E"/>
    <w:rsid w:val="18B9629A"/>
    <w:rsid w:val="18BEC654"/>
    <w:rsid w:val="18C964AB"/>
    <w:rsid w:val="18D74D92"/>
    <w:rsid w:val="18D92204"/>
    <w:rsid w:val="18DB7CFD"/>
    <w:rsid w:val="18EC312C"/>
    <w:rsid w:val="18FDCEBB"/>
    <w:rsid w:val="190B4935"/>
    <w:rsid w:val="190DB39F"/>
    <w:rsid w:val="191A7DCA"/>
    <w:rsid w:val="19434D21"/>
    <w:rsid w:val="194A465C"/>
    <w:rsid w:val="196A334A"/>
    <w:rsid w:val="1971EA55"/>
    <w:rsid w:val="19723168"/>
    <w:rsid w:val="1992158C"/>
    <w:rsid w:val="19AE3F4C"/>
    <w:rsid w:val="19BD4451"/>
    <w:rsid w:val="19C22AF8"/>
    <w:rsid w:val="19C5BF32"/>
    <w:rsid w:val="19CC103D"/>
    <w:rsid w:val="19D04E49"/>
    <w:rsid w:val="19D64E49"/>
    <w:rsid w:val="19DA290A"/>
    <w:rsid w:val="19DD3C9B"/>
    <w:rsid w:val="19DF6F0A"/>
    <w:rsid w:val="19FEA3A1"/>
    <w:rsid w:val="19FEF846"/>
    <w:rsid w:val="1A1808E6"/>
    <w:rsid w:val="1A206346"/>
    <w:rsid w:val="1A27AE68"/>
    <w:rsid w:val="1A448614"/>
    <w:rsid w:val="1A4BBC5C"/>
    <w:rsid w:val="1A4CA652"/>
    <w:rsid w:val="1A4D007B"/>
    <w:rsid w:val="1A50376F"/>
    <w:rsid w:val="1A57ECAA"/>
    <w:rsid w:val="1A811033"/>
    <w:rsid w:val="1A979203"/>
    <w:rsid w:val="1AB421A6"/>
    <w:rsid w:val="1AC9EC6A"/>
    <w:rsid w:val="1AE0F824"/>
    <w:rsid w:val="1AE38E5C"/>
    <w:rsid w:val="1AEBA660"/>
    <w:rsid w:val="1AEC8864"/>
    <w:rsid w:val="1AECFD4F"/>
    <w:rsid w:val="1AF5F2A8"/>
    <w:rsid w:val="1AF90A69"/>
    <w:rsid w:val="1AFAC52B"/>
    <w:rsid w:val="1AFD2ED3"/>
    <w:rsid w:val="1B0B8337"/>
    <w:rsid w:val="1B0C0B3A"/>
    <w:rsid w:val="1B10EF32"/>
    <w:rsid w:val="1B1972A4"/>
    <w:rsid w:val="1B1B9976"/>
    <w:rsid w:val="1B1D78DE"/>
    <w:rsid w:val="1B2554D3"/>
    <w:rsid w:val="1B2601C7"/>
    <w:rsid w:val="1B2C59E4"/>
    <w:rsid w:val="1B479CB3"/>
    <w:rsid w:val="1B4A747C"/>
    <w:rsid w:val="1B56568A"/>
    <w:rsid w:val="1B5F5091"/>
    <w:rsid w:val="1B66B0FA"/>
    <w:rsid w:val="1B6DFD15"/>
    <w:rsid w:val="1B7071DB"/>
    <w:rsid w:val="1B812A23"/>
    <w:rsid w:val="1B8A9348"/>
    <w:rsid w:val="1B9BCCAB"/>
    <w:rsid w:val="1BA84CBD"/>
    <w:rsid w:val="1BB0E7D9"/>
    <w:rsid w:val="1BB6F9CE"/>
    <w:rsid w:val="1BC62D8A"/>
    <w:rsid w:val="1BC7135B"/>
    <w:rsid w:val="1BCEC5EF"/>
    <w:rsid w:val="1BD268F9"/>
    <w:rsid w:val="1BD5D156"/>
    <w:rsid w:val="1BDC5692"/>
    <w:rsid w:val="1BE4E99F"/>
    <w:rsid w:val="1BF003A5"/>
    <w:rsid w:val="1BFE6D87"/>
    <w:rsid w:val="1C08F218"/>
    <w:rsid w:val="1C0E913E"/>
    <w:rsid w:val="1C1205C6"/>
    <w:rsid w:val="1C1612C1"/>
    <w:rsid w:val="1C21CFAE"/>
    <w:rsid w:val="1C22D763"/>
    <w:rsid w:val="1C253684"/>
    <w:rsid w:val="1C4D6930"/>
    <w:rsid w:val="1C5BD26A"/>
    <w:rsid w:val="1C63D739"/>
    <w:rsid w:val="1C778613"/>
    <w:rsid w:val="1C873BDC"/>
    <w:rsid w:val="1C878461"/>
    <w:rsid w:val="1C8893DF"/>
    <w:rsid w:val="1C8FE37D"/>
    <w:rsid w:val="1C906874"/>
    <w:rsid w:val="1C97FA4D"/>
    <w:rsid w:val="1C9EA881"/>
    <w:rsid w:val="1C9F674F"/>
    <w:rsid w:val="1CB69DFC"/>
    <w:rsid w:val="1CB818B4"/>
    <w:rsid w:val="1CB838F1"/>
    <w:rsid w:val="1CBB1FAB"/>
    <w:rsid w:val="1CBE289B"/>
    <w:rsid w:val="1CC0B3CE"/>
    <w:rsid w:val="1CD6514F"/>
    <w:rsid w:val="1CD88848"/>
    <w:rsid w:val="1CF22649"/>
    <w:rsid w:val="1D04F917"/>
    <w:rsid w:val="1D0DDBC6"/>
    <w:rsid w:val="1D122089"/>
    <w:rsid w:val="1D13DEDB"/>
    <w:rsid w:val="1D1A2280"/>
    <w:rsid w:val="1D1D5EAA"/>
    <w:rsid w:val="1D1E9B12"/>
    <w:rsid w:val="1D2E5002"/>
    <w:rsid w:val="1D494851"/>
    <w:rsid w:val="1D4D0C4A"/>
    <w:rsid w:val="1D591FFA"/>
    <w:rsid w:val="1D6A81EE"/>
    <w:rsid w:val="1D6C377F"/>
    <w:rsid w:val="1D73655B"/>
    <w:rsid w:val="1D7DC6EE"/>
    <w:rsid w:val="1D962B93"/>
    <w:rsid w:val="1D9E8FA1"/>
    <w:rsid w:val="1DB7A67E"/>
    <w:rsid w:val="1DB87F4B"/>
    <w:rsid w:val="1DCA4A11"/>
    <w:rsid w:val="1DD04149"/>
    <w:rsid w:val="1DD5421C"/>
    <w:rsid w:val="1DD87F37"/>
    <w:rsid w:val="1DEBA11C"/>
    <w:rsid w:val="1DEBB4C1"/>
    <w:rsid w:val="1DF01793"/>
    <w:rsid w:val="1DFA63AD"/>
    <w:rsid w:val="1E11151D"/>
    <w:rsid w:val="1E1B098B"/>
    <w:rsid w:val="1E1BF3A9"/>
    <w:rsid w:val="1E22D11B"/>
    <w:rsid w:val="1E2675B4"/>
    <w:rsid w:val="1E2719B4"/>
    <w:rsid w:val="1E2B5E34"/>
    <w:rsid w:val="1E443D5C"/>
    <w:rsid w:val="1E46933F"/>
    <w:rsid w:val="1E4F0E48"/>
    <w:rsid w:val="1E5395EC"/>
    <w:rsid w:val="1E70F435"/>
    <w:rsid w:val="1E7B0A3E"/>
    <w:rsid w:val="1E833164"/>
    <w:rsid w:val="1E83FB50"/>
    <w:rsid w:val="1EAE79F2"/>
    <w:rsid w:val="1EB3EB36"/>
    <w:rsid w:val="1EB3ECDF"/>
    <w:rsid w:val="1EBED39C"/>
    <w:rsid w:val="1EC23826"/>
    <w:rsid w:val="1EC7CA38"/>
    <w:rsid w:val="1ECFE4F5"/>
    <w:rsid w:val="1EDF270D"/>
    <w:rsid w:val="1EE1E3E9"/>
    <w:rsid w:val="1EE7E561"/>
    <w:rsid w:val="1EEC1DB6"/>
    <w:rsid w:val="1EF676C9"/>
    <w:rsid w:val="1F1047C6"/>
    <w:rsid w:val="1F1B38E4"/>
    <w:rsid w:val="1F22D140"/>
    <w:rsid w:val="1F23C087"/>
    <w:rsid w:val="1F2C47DA"/>
    <w:rsid w:val="1F413D1A"/>
    <w:rsid w:val="1F46BFF4"/>
    <w:rsid w:val="1F5D4768"/>
    <w:rsid w:val="1F5EC3F0"/>
    <w:rsid w:val="1F5FBBE5"/>
    <w:rsid w:val="1F673D4E"/>
    <w:rsid w:val="1F6C9FC6"/>
    <w:rsid w:val="1F7C2131"/>
    <w:rsid w:val="1F84305F"/>
    <w:rsid w:val="1F8501D8"/>
    <w:rsid w:val="1F98E8E5"/>
    <w:rsid w:val="1F99D984"/>
    <w:rsid w:val="1F9F6757"/>
    <w:rsid w:val="1FB35D59"/>
    <w:rsid w:val="1FB824D9"/>
    <w:rsid w:val="1FBB84C2"/>
    <w:rsid w:val="1FBCD867"/>
    <w:rsid w:val="1FC2D9C4"/>
    <w:rsid w:val="1FC39D7B"/>
    <w:rsid w:val="1FC8C321"/>
    <w:rsid w:val="1FCDA9C5"/>
    <w:rsid w:val="1FCFB36F"/>
    <w:rsid w:val="1FD12B30"/>
    <w:rsid w:val="1FDD828C"/>
    <w:rsid w:val="1FE2D986"/>
    <w:rsid w:val="1FEB2C20"/>
    <w:rsid w:val="1FFBDAE9"/>
    <w:rsid w:val="20003023"/>
    <w:rsid w:val="20013B1A"/>
    <w:rsid w:val="2002037E"/>
    <w:rsid w:val="200C3189"/>
    <w:rsid w:val="201502E7"/>
    <w:rsid w:val="2017F8C3"/>
    <w:rsid w:val="20380227"/>
    <w:rsid w:val="20391F9F"/>
    <w:rsid w:val="20436E20"/>
    <w:rsid w:val="2060A482"/>
    <w:rsid w:val="20694CD0"/>
    <w:rsid w:val="206D5A68"/>
    <w:rsid w:val="207EDC0D"/>
    <w:rsid w:val="20893CF0"/>
    <w:rsid w:val="20969489"/>
    <w:rsid w:val="20A70B8A"/>
    <w:rsid w:val="20B674A9"/>
    <w:rsid w:val="20D29C86"/>
    <w:rsid w:val="20D9817D"/>
    <w:rsid w:val="20E29639"/>
    <w:rsid w:val="20E7B11C"/>
    <w:rsid w:val="20ECD24B"/>
    <w:rsid w:val="2103E6D6"/>
    <w:rsid w:val="21151591"/>
    <w:rsid w:val="2119F6A7"/>
    <w:rsid w:val="211EF8B2"/>
    <w:rsid w:val="2124ED19"/>
    <w:rsid w:val="213F931E"/>
    <w:rsid w:val="2144C978"/>
    <w:rsid w:val="214B18BE"/>
    <w:rsid w:val="2152A1AF"/>
    <w:rsid w:val="2156B6A6"/>
    <w:rsid w:val="215BF5AD"/>
    <w:rsid w:val="216A271F"/>
    <w:rsid w:val="216EAB17"/>
    <w:rsid w:val="217430A1"/>
    <w:rsid w:val="2185CD81"/>
    <w:rsid w:val="21A9686A"/>
    <w:rsid w:val="21ACC157"/>
    <w:rsid w:val="21B0349B"/>
    <w:rsid w:val="21B045CA"/>
    <w:rsid w:val="21CBC6F5"/>
    <w:rsid w:val="21E5A284"/>
    <w:rsid w:val="21FC9778"/>
    <w:rsid w:val="21FD2870"/>
    <w:rsid w:val="2206818F"/>
    <w:rsid w:val="2216AA7C"/>
    <w:rsid w:val="222C307D"/>
    <w:rsid w:val="2231628E"/>
    <w:rsid w:val="22387837"/>
    <w:rsid w:val="2240C5C4"/>
    <w:rsid w:val="224212CB"/>
    <w:rsid w:val="2246BDFC"/>
    <w:rsid w:val="225CF385"/>
    <w:rsid w:val="22689BA9"/>
    <w:rsid w:val="2278C44E"/>
    <w:rsid w:val="228ABAEA"/>
    <w:rsid w:val="228C2C8E"/>
    <w:rsid w:val="229343ED"/>
    <w:rsid w:val="22B124FC"/>
    <w:rsid w:val="22BAC28F"/>
    <w:rsid w:val="22D18962"/>
    <w:rsid w:val="22D80B5F"/>
    <w:rsid w:val="22EAC4D7"/>
    <w:rsid w:val="2301FCB1"/>
    <w:rsid w:val="23093C79"/>
    <w:rsid w:val="230AA88E"/>
    <w:rsid w:val="230B2DFA"/>
    <w:rsid w:val="2318E445"/>
    <w:rsid w:val="231AFF45"/>
    <w:rsid w:val="231D82A9"/>
    <w:rsid w:val="231F00ED"/>
    <w:rsid w:val="23210B4A"/>
    <w:rsid w:val="232DEF1A"/>
    <w:rsid w:val="2334FAF4"/>
    <w:rsid w:val="23356049"/>
    <w:rsid w:val="233966F1"/>
    <w:rsid w:val="233E4EFC"/>
    <w:rsid w:val="23494166"/>
    <w:rsid w:val="235BE168"/>
    <w:rsid w:val="235D92C7"/>
    <w:rsid w:val="2363A847"/>
    <w:rsid w:val="237E3842"/>
    <w:rsid w:val="237F99E0"/>
    <w:rsid w:val="238C236A"/>
    <w:rsid w:val="239C68B9"/>
    <w:rsid w:val="23A4C2EC"/>
    <w:rsid w:val="23A5B0C7"/>
    <w:rsid w:val="23A6D6D0"/>
    <w:rsid w:val="23AAD326"/>
    <w:rsid w:val="23B467B7"/>
    <w:rsid w:val="23CD352F"/>
    <w:rsid w:val="23D3ED19"/>
    <w:rsid w:val="23D8941F"/>
    <w:rsid w:val="23E67EE6"/>
    <w:rsid w:val="23E94DE2"/>
    <w:rsid w:val="23ED88EA"/>
    <w:rsid w:val="23F00AA6"/>
    <w:rsid w:val="23F88BBF"/>
    <w:rsid w:val="240AB794"/>
    <w:rsid w:val="240DD90E"/>
    <w:rsid w:val="24112DD8"/>
    <w:rsid w:val="2414DDC7"/>
    <w:rsid w:val="24186808"/>
    <w:rsid w:val="242D3142"/>
    <w:rsid w:val="24326694"/>
    <w:rsid w:val="243428BD"/>
    <w:rsid w:val="24369555"/>
    <w:rsid w:val="24369C6F"/>
    <w:rsid w:val="244F3C2D"/>
    <w:rsid w:val="2453F4D7"/>
    <w:rsid w:val="245457BA"/>
    <w:rsid w:val="24572C57"/>
    <w:rsid w:val="245BD3B8"/>
    <w:rsid w:val="246346F7"/>
    <w:rsid w:val="246356BB"/>
    <w:rsid w:val="24640972"/>
    <w:rsid w:val="24662068"/>
    <w:rsid w:val="24664DB2"/>
    <w:rsid w:val="24786A8B"/>
    <w:rsid w:val="2484D999"/>
    <w:rsid w:val="248FA5FA"/>
    <w:rsid w:val="2499F789"/>
    <w:rsid w:val="24C4FDF4"/>
    <w:rsid w:val="24C8A2E8"/>
    <w:rsid w:val="24D0CB28"/>
    <w:rsid w:val="24D19341"/>
    <w:rsid w:val="24DA61BC"/>
    <w:rsid w:val="24E8B1D4"/>
    <w:rsid w:val="24EAFDBE"/>
    <w:rsid w:val="24EE1BDE"/>
    <w:rsid w:val="2511562F"/>
    <w:rsid w:val="25247E3E"/>
    <w:rsid w:val="2535E74C"/>
    <w:rsid w:val="25383910"/>
    <w:rsid w:val="253B0A47"/>
    <w:rsid w:val="25402699"/>
    <w:rsid w:val="25424AE1"/>
    <w:rsid w:val="256021DC"/>
    <w:rsid w:val="256F16D4"/>
    <w:rsid w:val="2585080B"/>
    <w:rsid w:val="25888B98"/>
    <w:rsid w:val="258CB93F"/>
    <w:rsid w:val="25951134"/>
    <w:rsid w:val="25BB8B43"/>
    <w:rsid w:val="25BF454B"/>
    <w:rsid w:val="25C1D746"/>
    <w:rsid w:val="25CF46FD"/>
    <w:rsid w:val="25D0DFDB"/>
    <w:rsid w:val="25E83350"/>
    <w:rsid w:val="25ED8F30"/>
    <w:rsid w:val="25F355A0"/>
    <w:rsid w:val="25F785E2"/>
    <w:rsid w:val="25FE917C"/>
    <w:rsid w:val="25FFFABD"/>
    <w:rsid w:val="2602F7DE"/>
    <w:rsid w:val="2603C3E4"/>
    <w:rsid w:val="260A9084"/>
    <w:rsid w:val="261562D7"/>
    <w:rsid w:val="261F5ECB"/>
    <w:rsid w:val="262BADBB"/>
    <w:rsid w:val="262D563A"/>
    <w:rsid w:val="2639F75B"/>
    <w:rsid w:val="263A7538"/>
    <w:rsid w:val="263E4318"/>
    <w:rsid w:val="264A765D"/>
    <w:rsid w:val="2654445C"/>
    <w:rsid w:val="26590300"/>
    <w:rsid w:val="2666BDD1"/>
    <w:rsid w:val="267244AE"/>
    <w:rsid w:val="268E9E44"/>
    <w:rsid w:val="26916C85"/>
    <w:rsid w:val="2699A823"/>
    <w:rsid w:val="26AA4A0A"/>
    <w:rsid w:val="26B346FD"/>
    <w:rsid w:val="26B767B9"/>
    <w:rsid w:val="26C22503"/>
    <w:rsid w:val="26CA82FF"/>
    <w:rsid w:val="26D9578D"/>
    <w:rsid w:val="26E84A4A"/>
    <w:rsid w:val="26EF578B"/>
    <w:rsid w:val="27027421"/>
    <w:rsid w:val="2703ECE1"/>
    <w:rsid w:val="27050215"/>
    <w:rsid w:val="2706EDA4"/>
    <w:rsid w:val="270C23B5"/>
    <w:rsid w:val="270E3DFC"/>
    <w:rsid w:val="270F87F1"/>
    <w:rsid w:val="271199B7"/>
    <w:rsid w:val="2711F6D0"/>
    <w:rsid w:val="27171B3D"/>
    <w:rsid w:val="27225B01"/>
    <w:rsid w:val="27359A0B"/>
    <w:rsid w:val="2744FBA1"/>
    <w:rsid w:val="274C21B2"/>
    <w:rsid w:val="275BEF20"/>
    <w:rsid w:val="275E130D"/>
    <w:rsid w:val="275F0872"/>
    <w:rsid w:val="276D08D9"/>
    <w:rsid w:val="277B3B81"/>
    <w:rsid w:val="278DF40C"/>
    <w:rsid w:val="2795B145"/>
    <w:rsid w:val="279BC81F"/>
    <w:rsid w:val="279EADEA"/>
    <w:rsid w:val="27A4C1F2"/>
    <w:rsid w:val="27B163E4"/>
    <w:rsid w:val="27BC3555"/>
    <w:rsid w:val="27BF0CE3"/>
    <w:rsid w:val="27C7C9D4"/>
    <w:rsid w:val="27CEA7BB"/>
    <w:rsid w:val="27D02A4A"/>
    <w:rsid w:val="27D4D102"/>
    <w:rsid w:val="27D676E5"/>
    <w:rsid w:val="27DC5A46"/>
    <w:rsid w:val="27FBD49F"/>
    <w:rsid w:val="28010399"/>
    <w:rsid w:val="2805B4CC"/>
    <w:rsid w:val="280B9D2F"/>
    <w:rsid w:val="280ECCFF"/>
    <w:rsid w:val="28206747"/>
    <w:rsid w:val="28219623"/>
    <w:rsid w:val="2825EE64"/>
    <w:rsid w:val="28277B04"/>
    <w:rsid w:val="2836528E"/>
    <w:rsid w:val="283BF93C"/>
    <w:rsid w:val="284D4CE5"/>
    <w:rsid w:val="284F9AE3"/>
    <w:rsid w:val="285484E5"/>
    <w:rsid w:val="286564E8"/>
    <w:rsid w:val="28657F71"/>
    <w:rsid w:val="287E3861"/>
    <w:rsid w:val="2887F0E3"/>
    <w:rsid w:val="288A9E66"/>
    <w:rsid w:val="2891EF20"/>
    <w:rsid w:val="2896F27E"/>
    <w:rsid w:val="289B69FF"/>
    <w:rsid w:val="28A1E4A2"/>
    <w:rsid w:val="28B95253"/>
    <w:rsid w:val="28D08544"/>
    <w:rsid w:val="28D6D0AA"/>
    <w:rsid w:val="28D7031A"/>
    <w:rsid w:val="28D73F2F"/>
    <w:rsid w:val="28E1571F"/>
    <w:rsid w:val="28E55235"/>
    <w:rsid w:val="28E789BA"/>
    <w:rsid w:val="28ED6A6C"/>
    <w:rsid w:val="28F6F7E0"/>
    <w:rsid w:val="28F767FD"/>
    <w:rsid w:val="2901F18D"/>
    <w:rsid w:val="290C1258"/>
    <w:rsid w:val="290C78E0"/>
    <w:rsid w:val="29127487"/>
    <w:rsid w:val="2916E801"/>
    <w:rsid w:val="2921A40A"/>
    <w:rsid w:val="2922D8FE"/>
    <w:rsid w:val="292DB4A6"/>
    <w:rsid w:val="2932A10B"/>
    <w:rsid w:val="2937FACB"/>
    <w:rsid w:val="293B9327"/>
    <w:rsid w:val="296DB99A"/>
    <w:rsid w:val="2973F7CA"/>
    <w:rsid w:val="2974CCDF"/>
    <w:rsid w:val="297C3F9B"/>
    <w:rsid w:val="29950372"/>
    <w:rsid w:val="299A4858"/>
    <w:rsid w:val="299A5F94"/>
    <w:rsid w:val="29A2B68A"/>
    <w:rsid w:val="29A8C1E9"/>
    <w:rsid w:val="29AEA7EA"/>
    <w:rsid w:val="29AF2BF2"/>
    <w:rsid w:val="29B83CF0"/>
    <w:rsid w:val="29BB053E"/>
    <w:rsid w:val="29C0C908"/>
    <w:rsid w:val="29C23614"/>
    <w:rsid w:val="29CB0911"/>
    <w:rsid w:val="29D13FC2"/>
    <w:rsid w:val="29E06EFC"/>
    <w:rsid w:val="29E48030"/>
    <w:rsid w:val="29F13EE5"/>
    <w:rsid w:val="29F49567"/>
    <w:rsid w:val="2A00A785"/>
    <w:rsid w:val="2A08EE3F"/>
    <w:rsid w:val="2A0E56A7"/>
    <w:rsid w:val="2A127546"/>
    <w:rsid w:val="2A572953"/>
    <w:rsid w:val="2A5E7731"/>
    <w:rsid w:val="2A672286"/>
    <w:rsid w:val="2A6BFC92"/>
    <w:rsid w:val="2A74E37D"/>
    <w:rsid w:val="2A8390F3"/>
    <w:rsid w:val="2A8484FB"/>
    <w:rsid w:val="2A856933"/>
    <w:rsid w:val="2A8F3277"/>
    <w:rsid w:val="2A95B4E7"/>
    <w:rsid w:val="2A9EB3DD"/>
    <w:rsid w:val="2A9FE8D4"/>
    <w:rsid w:val="2AB42B53"/>
    <w:rsid w:val="2AB43D01"/>
    <w:rsid w:val="2AB902AC"/>
    <w:rsid w:val="2ABDB7C0"/>
    <w:rsid w:val="2AD36CB6"/>
    <w:rsid w:val="2AF2F569"/>
    <w:rsid w:val="2AF43B62"/>
    <w:rsid w:val="2B0320C0"/>
    <w:rsid w:val="2B038F54"/>
    <w:rsid w:val="2B12FD59"/>
    <w:rsid w:val="2B15DEC5"/>
    <w:rsid w:val="2B174B93"/>
    <w:rsid w:val="2B1C3E18"/>
    <w:rsid w:val="2B1E0C74"/>
    <w:rsid w:val="2B1E0CF4"/>
    <w:rsid w:val="2B244731"/>
    <w:rsid w:val="2B310BA0"/>
    <w:rsid w:val="2B33A024"/>
    <w:rsid w:val="2B372A42"/>
    <w:rsid w:val="2B391E20"/>
    <w:rsid w:val="2B3D3EBC"/>
    <w:rsid w:val="2B3E4B38"/>
    <w:rsid w:val="2B4FD3A8"/>
    <w:rsid w:val="2B57A1CF"/>
    <w:rsid w:val="2B682AB7"/>
    <w:rsid w:val="2B6D9FFE"/>
    <w:rsid w:val="2B70B0D7"/>
    <w:rsid w:val="2B7A223E"/>
    <w:rsid w:val="2B8C4A5E"/>
    <w:rsid w:val="2B959F88"/>
    <w:rsid w:val="2BAA33B4"/>
    <w:rsid w:val="2BAB5B75"/>
    <w:rsid w:val="2BADE6D5"/>
    <w:rsid w:val="2BC6BE18"/>
    <w:rsid w:val="2BC8D8DC"/>
    <w:rsid w:val="2BDAB1C6"/>
    <w:rsid w:val="2BE5E7CB"/>
    <w:rsid w:val="2BE76A94"/>
    <w:rsid w:val="2C015BD7"/>
    <w:rsid w:val="2C02C44B"/>
    <w:rsid w:val="2C04DA36"/>
    <w:rsid w:val="2C088482"/>
    <w:rsid w:val="2C0E0432"/>
    <w:rsid w:val="2C1EDBB3"/>
    <w:rsid w:val="2C21B59B"/>
    <w:rsid w:val="2C25DE27"/>
    <w:rsid w:val="2C3B6BF5"/>
    <w:rsid w:val="2C4177A8"/>
    <w:rsid w:val="2C49D0EC"/>
    <w:rsid w:val="2C4EFCB8"/>
    <w:rsid w:val="2C62C0E6"/>
    <w:rsid w:val="2C714636"/>
    <w:rsid w:val="2C7231A4"/>
    <w:rsid w:val="2C77BC21"/>
    <w:rsid w:val="2C9788DD"/>
    <w:rsid w:val="2C9897FE"/>
    <w:rsid w:val="2C9A4652"/>
    <w:rsid w:val="2CD61AB9"/>
    <w:rsid w:val="2CDC7732"/>
    <w:rsid w:val="2CDCC4BD"/>
    <w:rsid w:val="2CDEFB8C"/>
    <w:rsid w:val="2CE22B17"/>
    <w:rsid w:val="2CE533D2"/>
    <w:rsid w:val="2CE93F46"/>
    <w:rsid w:val="2CEB0728"/>
    <w:rsid w:val="2CED3EF2"/>
    <w:rsid w:val="2D0C49A0"/>
    <w:rsid w:val="2D101F66"/>
    <w:rsid w:val="2D11218E"/>
    <w:rsid w:val="2D159818"/>
    <w:rsid w:val="2D2CCDB1"/>
    <w:rsid w:val="2D2E59C5"/>
    <w:rsid w:val="2D4CCC3E"/>
    <w:rsid w:val="2D4F8BCF"/>
    <w:rsid w:val="2D4FF7CA"/>
    <w:rsid w:val="2D5695E4"/>
    <w:rsid w:val="2D5B6345"/>
    <w:rsid w:val="2D5F4416"/>
    <w:rsid w:val="2D5F7E8E"/>
    <w:rsid w:val="2D5F9807"/>
    <w:rsid w:val="2D727DBB"/>
    <w:rsid w:val="2D72FB9B"/>
    <w:rsid w:val="2D79C972"/>
    <w:rsid w:val="2D79FBCD"/>
    <w:rsid w:val="2D816214"/>
    <w:rsid w:val="2D8721D1"/>
    <w:rsid w:val="2D89A5D1"/>
    <w:rsid w:val="2D97F61C"/>
    <w:rsid w:val="2D9B7758"/>
    <w:rsid w:val="2DAD2107"/>
    <w:rsid w:val="2DC23BF4"/>
    <w:rsid w:val="2DD3B28A"/>
    <w:rsid w:val="2DE6EC78"/>
    <w:rsid w:val="2DEE74EA"/>
    <w:rsid w:val="2DEE8D31"/>
    <w:rsid w:val="2DF2E47D"/>
    <w:rsid w:val="2E026747"/>
    <w:rsid w:val="2E032F81"/>
    <w:rsid w:val="2E051CF0"/>
    <w:rsid w:val="2E0953D0"/>
    <w:rsid w:val="2E0D0F09"/>
    <w:rsid w:val="2E0E1E15"/>
    <w:rsid w:val="2E224699"/>
    <w:rsid w:val="2E264F91"/>
    <w:rsid w:val="2E28D067"/>
    <w:rsid w:val="2E30405E"/>
    <w:rsid w:val="2E375685"/>
    <w:rsid w:val="2E3E2B26"/>
    <w:rsid w:val="2E41AD6D"/>
    <w:rsid w:val="2E665BB0"/>
    <w:rsid w:val="2E69A03C"/>
    <w:rsid w:val="2E89C7A8"/>
    <w:rsid w:val="2E8C1082"/>
    <w:rsid w:val="2E8C8072"/>
    <w:rsid w:val="2E91A652"/>
    <w:rsid w:val="2E9B4D87"/>
    <w:rsid w:val="2EA1178D"/>
    <w:rsid w:val="2EA61B46"/>
    <w:rsid w:val="2EAA2A52"/>
    <w:rsid w:val="2EAD2290"/>
    <w:rsid w:val="2EB7344E"/>
    <w:rsid w:val="2EE52608"/>
    <w:rsid w:val="2EF01150"/>
    <w:rsid w:val="2F0A3651"/>
    <w:rsid w:val="2F0B95C3"/>
    <w:rsid w:val="2F0F9FA6"/>
    <w:rsid w:val="2F0FE560"/>
    <w:rsid w:val="2F15ABAB"/>
    <w:rsid w:val="2F17C08A"/>
    <w:rsid w:val="2F1C41D5"/>
    <w:rsid w:val="2F2C86B6"/>
    <w:rsid w:val="2F4216FE"/>
    <w:rsid w:val="2F438FCC"/>
    <w:rsid w:val="2F474B24"/>
    <w:rsid w:val="2F681FE1"/>
    <w:rsid w:val="2F69A19E"/>
    <w:rsid w:val="2F6BA005"/>
    <w:rsid w:val="2F6CE994"/>
    <w:rsid w:val="2F7B83BC"/>
    <w:rsid w:val="2F7C5290"/>
    <w:rsid w:val="2F80F2F8"/>
    <w:rsid w:val="2F84366B"/>
    <w:rsid w:val="2F8E5650"/>
    <w:rsid w:val="2F8E7DD6"/>
    <w:rsid w:val="2FA412CA"/>
    <w:rsid w:val="2FA48358"/>
    <w:rsid w:val="2FA7E981"/>
    <w:rsid w:val="2FB1DE2C"/>
    <w:rsid w:val="2FC9BA76"/>
    <w:rsid w:val="2FCF75A0"/>
    <w:rsid w:val="2FD8EB98"/>
    <w:rsid w:val="2FF21458"/>
    <w:rsid w:val="30016A09"/>
    <w:rsid w:val="30037FE9"/>
    <w:rsid w:val="300A40EE"/>
    <w:rsid w:val="300DE7EF"/>
    <w:rsid w:val="301360C7"/>
    <w:rsid w:val="3014218A"/>
    <w:rsid w:val="301D7B39"/>
    <w:rsid w:val="3025A195"/>
    <w:rsid w:val="302EA6B9"/>
    <w:rsid w:val="3032F58E"/>
    <w:rsid w:val="30363494"/>
    <w:rsid w:val="3037877B"/>
    <w:rsid w:val="3059BA2B"/>
    <w:rsid w:val="307652F0"/>
    <w:rsid w:val="307A5ED9"/>
    <w:rsid w:val="3080C8AD"/>
    <w:rsid w:val="308435E9"/>
    <w:rsid w:val="30844390"/>
    <w:rsid w:val="3086C2F3"/>
    <w:rsid w:val="3087DC50"/>
    <w:rsid w:val="3094D931"/>
    <w:rsid w:val="309B14DF"/>
    <w:rsid w:val="30A19742"/>
    <w:rsid w:val="30A88AF0"/>
    <w:rsid w:val="30A9A63A"/>
    <w:rsid w:val="30B151E4"/>
    <w:rsid w:val="30B630DE"/>
    <w:rsid w:val="30BF6597"/>
    <w:rsid w:val="30C20D12"/>
    <w:rsid w:val="30CFF4C5"/>
    <w:rsid w:val="30D63CB3"/>
    <w:rsid w:val="30DF9E64"/>
    <w:rsid w:val="30E27B70"/>
    <w:rsid w:val="30F13F3F"/>
    <w:rsid w:val="30FCA7E2"/>
    <w:rsid w:val="310F5F53"/>
    <w:rsid w:val="3114A9EA"/>
    <w:rsid w:val="3114DFD6"/>
    <w:rsid w:val="3118CBF0"/>
    <w:rsid w:val="311DAC71"/>
    <w:rsid w:val="31235EF7"/>
    <w:rsid w:val="312CB6D6"/>
    <w:rsid w:val="313A36D0"/>
    <w:rsid w:val="3140DBFD"/>
    <w:rsid w:val="314C07D7"/>
    <w:rsid w:val="31597AFC"/>
    <w:rsid w:val="31613477"/>
    <w:rsid w:val="3163FE81"/>
    <w:rsid w:val="31649897"/>
    <w:rsid w:val="31667F3E"/>
    <w:rsid w:val="3167FD86"/>
    <w:rsid w:val="316E4975"/>
    <w:rsid w:val="31765CF4"/>
    <w:rsid w:val="318E01FD"/>
    <w:rsid w:val="31926EFA"/>
    <w:rsid w:val="31AA07A7"/>
    <w:rsid w:val="31AC96B3"/>
    <w:rsid w:val="31D43EE6"/>
    <w:rsid w:val="31D755C7"/>
    <w:rsid w:val="31DC39EE"/>
    <w:rsid w:val="31E5992C"/>
    <w:rsid w:val="31ECBB89"/>
    <w:rsid w:val="31F459BC"/>
    <w:rsid w:val="320F763F"/>
    <w:rsid w:val="321139D2"/>
    <w:rsid w:val="32271DB8"/>
    <w:rsid w:val="32279582"/>
    <w:rsid w:val="322B0710"/>
    <w:rsid w:val="325AB9B3"/>
    <w:rsid w:val="325C2763"/>
    <w:rsid w:val="326B4070"/>
    <w:rsid w:val="326D3CDE"/>
    <w:rsid w:val="327734FC"/>
    <w:rsid w:val="327DB0D2"/>
    <w:rsid w:val="3281EEB5"/>
    <w:rsid w:val="32854EE9"/>
    <w:rsid w:val="328EA760"/>
    <w:rsid w:val="329E6A25"/>
    <w:rsid w:val="32A190A1"/>
    <w:rsid w:val="32AA6C5C"/>
    <w:rsid w:val="32ACC5A0"/>
    <w:rsid w:val="32BC073E"/>
    <w:rsid w:val="32C1CEFA"/>
    <w:rsid w:val="32C5D805"/>
    <w:rsid w:val="32CC507E"/>
    <w:rsid w:val="32DEB777"/>
    <w:rsid w:val="32E88674"/>
    <w:rsid w:val="32F75471"/>
    <w:rsid w:val="32FDD6AD"/>
    <w:rsid w:val="32FF5603"/>
    <w:rsid w:val="33054357"/>
    <w:rsid w:val="33069469"/>
    <w:rsid w:val="3310D5E2"/>
    <w:rsid w:val="331F77EF"/>
    <w:rsid w:val="3324B405"/>
    <w:rsid w:val="332889BD"/>
    <w:rsid w:val="3337FA8C"/>
    <w:rsid w:val="333B5D54"/>
    <w:rsid w:val="33429482"/>
    <w:rsid w:val="3345C2AB"/>
    <w:rsid w:val="335131C2"/>
    <w:rsid w:val="335327D8"/>
    <w:rsid w:val="335C20EE"/>
    <w:rsid w:val="336523B2"/>
    <w:rsid w:val="336B8482"/>
    <w:rsid w:val="3372BE6B"/>
    <w:rsid w:val="3379DFF0"/>
    <w:rsid w:val="337BA805"/>
    <w:rsid w:val="338418C3"/>
    <w:rsid w:val="3393491F"/>
    <w:rsid w:val="33988DBD"/>
    <w:rsid w:val="339E5D1B"/>
    <w:rsid w:val="33A36216"/>
    <w:rsid w:val="33A7C7D6"/>
    <w:rsid w:val="33AFFFBD"/>
    <w:rsid w:val="33B8A744"/>
    <w:rsid w:val="33D74445"/>
    <w:rsid w:val="33DBD61F"/>
    <w:rsid w:val="33DDDFC9"/>
    <w:rsid w:val="33DEA653"/>
    <w:rsid w:val="33E36131"/>
    <w:rsid w:val="33E67907"/>
    <w:rsid w:val="33EF4D6D"/>
    <w:rsid w:val="340DF4EC"/>
    <w:rsid w:val="3410C8EE"/>
    <w:rsid w:val="3415BF3A"/>
    <w:rsid w:val="341B0998"/>
    <w:rsid w:val="3421EB78"/>
    <w:rsid w:val="3423625C"/>
    <w:rsid w:val="34297207"/>
    <w:rsid w:val="34297356"/>
    <w:rsid w:val="3436EAA0"/>
    <w:rsid w:val="343A8FFC"/>
    <w:rsid w:val="343E18F6"/>
    <w:rsid w:val="347031F7"/>
    <w:rsid w:val="347435CB"/>
    <w:rsid w:val="34850A9B"/>
    <w:rsid w:val="34986BE2"/>
    <w:rsid w:val="3499BE92"/>
    <w:rsid w:val="34A89485"/>
    <w:rsid w:val="34B27DD9"/>
    <w:rsid w:val="34B2A841"/>
    <w:rsid w:val="34C12E3B"/>
    <w:rsid w:val="34C14F2D"/>
    <w:rsid w:val="34C3C697"/>
    <w:rsid w:val="34C4C165"/>
    <w:rsid w:val="34C7E31A"/>
    <w:rsid w:val="34E5AE36"/>
    <w:rsid w:val="34E611FB"/>
    <w:rsid w:val="34EE33A9"/>
    <w:rsid w:val="34F48906"/>
    <w:rsid w:val="34F64B87"/>
    <w:rsid w:val="34F81F14"/>
    <w:rsid w:val="34FDF8FB"/>
    <w:rsid w:val="34FE60E7"/>
    <w:rsid w:val="35009870"/>
    <w:rsid w:val="35027EB3"/>
    <w:rsid w:val="350774DA"/>
    <w:rsid w:val="350B343E"/>
    <w:rsid w:val="351372B9"/>
    <w:rsid w:val="3516CF16"/>
    <w:rsid w:val="35201E79"/>
    <w:rsid w:val="3523BDD9"/>
    <w:rsid w:val="3527DEA3"/>
    <w:rsid w:val="3528C621"/>
    <w:rsid w:val="3528F302"/>
    <w:rsid w:val="352F066C"/>
    <w:rsid w:val="353E8ED5"/>
    <w:rsid w:val="35401F0B"/>
    <w:rsid w:val="35417C45"/>
    <w:rsid w:val="3543EA4A"/>
    <w:rsid w:val="354DDD77"/>
    <w:rsid w:val="35501C20"/>
    <w:rsid w:val="35560722"/>
    <w:rsid w:val="3556E518"/>
    <w:rsid w:val="355CC439"/>
    <w:rsid w:val="356D819B"/>
    <w:rsid w:val="35724F9C"/>
    <w:rsid w:val="35849689"/>
    <w:rsid w:val="3594998E"/>
    <w:rsid w:val="35949EAF"/>
    <w:rsid w:val="35970659"/>
    <w:rsid w:val="359837EF"/>
    <w:rsid w:val="3598A4D7"/>
    <w:rsid w:val="35A6AEBE"/>
    <w:rsid w:val="35A7498B"/>
    <w:rsid w:val="35AD44B0"/>
    <w:rsid w:val="35AF2DFF"/>
    <w:rsid w:val="35AF7AD5"/>
    <w:rsid w:val="35B62CF9"/>
    <w:rsid w:val="35E251B5"/>
    <w:rsid w:val="35E5945C"/>
    <w:rsid w:val="35F5078C"/>
    <w:rsid w:val="35F98E04"/>
    <w:rsid w:val="36121E6D"/>
    <w:rsid w:val="3623E56B"/>
    <w:rsid w:val="3625D683"/>
    <w:rsid w:val="36286475"/>
    <w:rsid w:val="362EB215"/>
    <w:rsid w:val="3636FEF4"/>
    <w:rsid w:val="3640073C"/>
    <w:rsid w:val="36452A55"/>
    <w:rsid w:val="365BD893"/>
    <w:rsid w:val="365D207C"/>
    <w:rsid w:val="366EABBF"/>
    <w:rsid w:val="368187F6"/>
    <w:rsid w:val="36A160E1"/>
    <w:rsid w:val="36A678C4"/>
    <w:rsid w:val="36A7938E"/>
    <w:rsid w:val="36AFADB5"/>
    <w:rsid w:val="36B1A2BB"/>
    <w:rsid w:val="36BA3CD9"/>
    <w:rsid w:val="36CFDA8A"/>
    <w:rsid w:val="36DBB615"/>
    <w:rsid w:val="36DEA187"/>
    <w:rsid w:val="36E08E46"/>
    <w:rsid w:val="36E2691E"/>
    <w:rsid w:val="36F39BCE"/>
    <w:rsid w:val="36FAC034"/>
    <w:rsid w:val="36FE26DC"/>
    <w:rsid w:val="36FFE3E3"/>
    <w:rsid w:val="3707157F"/>
    <w:rsid w:val="370A1238"/>
    <w:rsid w:val="3710A363"/>
    <w:rsid w:val="3714247B"/>
    <w:rsid w:val="3717CC34"/>
    <w:rsid w:val="371A432A"/>
    <w:rsid w:val="371D4204"/>
    <w:rsid w:val="372DCAE4"/>
    <w:rsid w:val="372E791E"/>
    <w:rsid w:val="37308506"/>
    <w:rsid w:val="373A2EB7"/>
    <w:rsid w:val="37426855"/>
    <w:rsid w:val="3743525F"/>
    <w:rsid w:val="374C95F8"/>
    <w:rsid w:val="374D5BA3"/>
    <w:rsid w:val="376994EB"/>
    <w:rsid w:val="378614CE"/>
    <w:rsid w:val="378B8AC0"/>
    <w:rsid w:val="3791DA8C"/>
    <w:rsid w:val="37931BBF"/>
    <w:rsid w:val="37932259"/>
    <w:rsid w:val="3793EEE8"/>
    <w:rsid w:val="379E479E"/>
    <w:rsid w:val="37A11BA5"/>
    <w:rsid w:val="37A30F62"/>
    <w:rsid w:val="37A6A28A"/>
    <w:rsid w:val="37A85192"/>
    <w:rsid w:val="37A9021E"/>
    <w:rsid w:val="37B179B5"/>
    <w:rsid w:val="37B4AF39"/>
    <w:rsid w:val="37B68105"/>
    <w:rsid w:val="37DBA210"/>
    <w:rsid w:val="37DDCB78"/>
    <w:rsid w:val="37E1C29E"/>
    <w:rsid w:val="37E1C5F9"/>
    <w:rsid w:val="37EA2D35"/>
    <w:rsid w:val="37F27EE9"/>
    <w:rsid w:val="37F2F713"/>
    <w:rsid w:val="37F37AE4"/>
    <w:rsid w:val="37F8FE83"/>
    <w:rsid w:val="38067C49"/>
    <w:rsid w:val="38109948"/>
    <w:rsid w:val="3814B6D5"/>
    <w:rsid w:val="381ADAFF"/>
    <w:rsid w:val="381D0283"/>
    <w:rsid w:val="381FFD58"/>
    <w:rsid w:val="3826D0DB"/>
    <w:rsid w:val="38284CF1"/>
    <w:rsid w:val="382BCF7F"/>
    <w:rsid w:val="383796CD"/>
    <w:rsid w:val="38494BD8"/>
    <w:rsid w:val="3854C65C"/>
    <w:rsid w:val="38643531"/>
    <w:rsid w:val="3876C3B6"/>
    <w:rsid w:val="38788113"/>
    <w:rsid w:val="388070C4"/>
    <w:rsid w:val="388480A2"/>
    <w:rsid w:val="388E5052"/>
    <w:rsid w:val="388F08BA"/>
    <w:rsid w:val="388F49E2"/>
    <w:rsid w:val="38A387C4"/>
    <w:rsid w:val="38AF2F54"/>
    <w:rsid w:val="38BE525A"/>
    <w:rsid w:val="38C47E27"/>
    <w:rsid w:val="38CB438E"/>
    <w:rsid w:val="38E64886"/>
    <w:rsid w:val="38EEB13B"/>
    <w:rsid w:val="38EF87A4"/>
    <w:rsid w:val="3901CEBE"/>
    <w:rsid w:val="39083CEC"/>
    <w:rsid w:val="39099BDF"/>
    <w:rsid w:val="390D3647"/>
    <w:rsid w:val="391E857C"/>
    <w:rsid w:val="39287E6C"/>
    <w:rsid w:val="39438852"/>
    <w:rsid w:val="39450C5A"/>
    <w:rsid w:val="394EF48E"/>
    <w:rsid w:val="395101F9"/>
    <w:rsid w:val="3963D403"/>
    <w:rsid w:val="396659DD"/>
    <w:rsid w:val="396973B1"/>
    <w:rsid w:val="39840A09"/>
    <w:rsid w:val="398D5441"/>
    <w:rsid w:val="399248DF"/>
    <w:rsid w:val="39A9AC6F"/>
    <w:rsid w:val="39AB672E"/>
    <w:rsid w:val="39AF947A"/>
    <w:rsid w:val="39B726EE"/>
    <w:rsid w:val="39BB8819"/>
    <w:rsid w:val="39C6ACEE"/>
    <w:rsid w:val="39CE8675"/>
    <w:rsid w:val="39D3F434"/>
    <w:rsid w:val="39D4E7AF"/>
    <w:rsid w:val="39EC979A"/>
    <w:rsid w:val="39F29924"/>
    <w:rsid w:val="39F81F84"/>
    <w:rsid w:val="3A1C5DCD"/>
    <w:rsid w:val="3A219F7B"/>
    <w:rsid w:val="3A228C4A"/>
    <w:rsid w:val="3A3EE530"/>
    <w:rsid w:val="3A483178"/>
    <w:rsid w:val="3A5D6970"/>
    <w:rsid w:val="3A60CD99"/>
    <w:rsid w:val="3A63138C"/>
    <w:rsid w:val="3A653224"/>
    <w:rsid w:val="3A6BBE60"/>
    <w:rsid w:val="3A7D5556"/>
    <w:rsid w:val="3A89A7D9"/>
    <w:rsid w:val="3AA4E385"/>
    <w:rsid w:val="3AB41E4A"/>
    <w:rsid w:val="3AB71B27"/>
    <w:rsid w:val="3AC3F85E"/>
    <w:rsid w:val="3ACF6062"/>
    <w:rsid w:val="3AD9D3E7"/>
    <w:rsid w:val="3ADBDF68"/>
    <w:rsid w:val="3ADC34D3"/>
    <w:rsid w:val="3ADC7A46"/>
    <w:rsid w:val="3ADD1A20"/>
    <w:rsid w:val="3AE3F659"/>
    <w:rsid w:val="3AE5C4B4"/>
    <w:rsid w:val="3AE6973B"/>
    <w:rsid w:val="3AE96E89"/>
    <w:rsid w:val="3AEB62D8"/>
    <w:rsid w:val="3B08CACA"/>
    <w:rsid w:val="3B0A702B"/>
    <w:rsid w:val="3B0B725E"/>
    <w:rsid w:val="3B0E6F59"/>
    <w:rsid w:val="3B0FEF77"/>
    <w:rsid w:val="3B107106"/>
    <w:rsid w:val="3B183976"/>
    <w:rsid w:val="3B1AF077"/>
    <w:rsid w:val="3B20EE3A"/>
    <w:rsid w:val="3B2AA957"/>
    <w:rsid w:val="3B2B2913"/>
    <w:rsid w:val="3B34047F"/>
    <w:rsid w:val="3B35C130"/>
    <w:rsid w:val="3B4241AA"/>
    <w:rsid w:val="3B4AB4E5"/>
    <w:rsid w:val="3B4C7906"/>
    <w:rsid w:val="3B528EE5"/>
    <w:rsid w:val="3B598E77"/>
    <w:rsid w:val="3B76086D"/>
    <w:rsid w:val="3B855508"/>
    <w:rsid w:val="3B8D44AE"/>
    <w:rsid w:val="3B909B94"/>
    <w:rsid w:val="3B943FC1"/>
    <w:rsid w:val="3BA4DC7E"/>
    <w:rsid w:val="3BA5AD06"/>
    <w:rsid w:val="3BAC27A6"/>
    <w:rsid w:val="3BD6661B"/>
    <w:rsid w:val="3BDCB5FF"/>
    <w:rsid w:val="3BE91081"/>
    <w:rsid w:val="3BEEF667"/>
    <w:rsid w:val="3C06E60D"/>
    <w:rsid w:val="3C0E4A49"/>
    <w:rsid w:val="3C2565D5"/>
    <w:rsid w:val="3C2CA482"/>
    <w:rsid w:val="3C3A348C"/>
    <w:rsid w:val="3C4ECBBB"/>
    <w:rsid w:val="3C5129A3"/>
    <w:rsid w:val="3C5CC469"/>
    <w:rsid w:val="3C64CEB1"/>
    <w:rsid w:val="3C66DBE4"/>
    <w:rsid w:val="3C67A43F"/>
    <w:rsid w:val="3C69AA54"/>
    <w:rsid w:val="3C7BEC5E"/>
    <w:rsid w:val="3C894FA8"/>
    <w:rsid w:val="3C89F0FB"/>
    <w:rsid w:val="3C8F9B60"/>
    <w:rsid w:val="3CA18C0D"/>
    <w:rsid w:val="3CA4E4B1"/>
    <w:rsid w:val="3CA79A78"/>
    <w:rsid w:val="3CA94A1E"/>
    <w:rsid w:val="3CB0A3A8"/>
    <w:rsid w:val="3CC4960F"/>
    <w:rsid w:val="3CCD93EE"/>
    <w:rsid w:val="3CD0CF68"/>
    <w:rsid w:val="3CD383FE"/>
    <w:rsid w:val="3CF4A036"/>
    <w:rsid w:val="3CFD277B"/>
    <w:rsid w:val="3CFDA5A7"/>
    <w:rsid w:val="3D215B27"/>
    <w:rsid w:val="3D223187"/>
    <w:rsid w:val="3D3B0357"/>
    <w:rsid w:val="3D43A4AD"/>
    <w:rsid w:val="3D53D36B"/>
    <w:rsid w:val="3D5976B7"/>
    <w:rsid w:val="3D65392A"/>
    <w:rsid w:val="3D976578"/>
    <w:rsid w:val="3DA2E24D"/>
    <w:rsid w:val="3DC06B7F"/>
    <w:rsid w:val="3DC503C4"/>
    <w:rsid w:val="3DD65C10"/>
    <w:rsid w:val="3DD9F825"/>
    <w:rsid w:val="3DDBA1B2"/>
    <w:rsid w:val="3DE93401"/>
    <w:rsid w:val="3DEF1D78"/>
    <w:rsid w:val="3DF27EB1"/>
    <w:rsid w:val="3DF4C92E"/>
    <w:rsid w:val="3E045D52"/>
    <w:rsid w:val="3E0F073C"/>
    <w:rsid w:val="3E14682F"/>
    <w:rsid w:val="3E163543"/>
    <w:rsid w:val="3E180D04"/>
    <w:rsid w:val="3E281EF5"/>
    <w:rsid w:val="3E2992E2"/>
    <w:rsid w:val="3E304635"/>
    <w:rsid w:val="3E31CEC0"/>
    <w:rsid w:val="3E3326A4"/>
    <w:rsid w:val="3E4553C0"/>
    <w:rsid w:val="3E4A7BEE"/>
    <w:rsid w:val="3E511D4A"/>
    <w:rsid w:val="3E547CF8"/>
    <w:rsid w:val="3E54C006"/>
    <w:rsid w:val="3E625F25"/>
    <w:rsid w:val="3E6D2191"/>
    <w:rsid w:val="3E74A497"/>
    <w:rsid w:val="3E79D68A"/>
    <w:rsid w:val="3E834037"/>
    <w:rsid w:val="3E86AFF8"/>
    <w:rsid w:val="3E87FB53"/>
    <w:rsid w:val="3E9094EB"/>
    <w:rsid w:val="3E91E127"/>
    <w:rsid w:val="3E91FD0B"/>
    <w:rsid w:val="3E92554B"/>
    <w:rsid w:val="3E985292"/>
    <w:rsid w:val="3E9F04A2"/>
    <w:rsid w:val="3EA5506F"/>
    <w:rsid w:val="3EAAF7B6"/>
    <w:rsid w:val="3EB31DEC"/>
    <w:rsid w:val="3ECE536A"/>
    <w:rsid w:val="3ED1DCE0"/>
    <w:rsid w:val="3EE30CDA"/>
    <w:rsid w:val="3EE561AD"/>
    <w:rsid w:val="3EF1B5A2"/>
    <w:rsid w:val="3EF55818"/>
    <w:rsid w:val="3EFC9358"/>
    <w:rsid w:val="3F06F810"/>
    <w:rsid w:val="3F0E00D3"/>
    <w:rsid w:val="3F4B9DD8"/>
    <w:rsid w:val="3F512E1F"/>
    <w:rsid w:val="3F565B5F"/>
    <w:rsid w:val="3F59C3E4"/>
    <w:rsid w:val="3F648CF9"/>
    <w:rsid w:val="3F65D66E"/>
    <w:rsid w:val="3F8F80E2"/>
    <w:rsid w:val="3F926BCF"/>
    <w:rsid w:val="3F9742F4"/>
    <w:rsid w:val="3FAB1184"/>
    <w:rsid w:val="3FAE621B"/>
    <w:rsid w:val="3FB884EF"/>
    <w:rsid w:val="3FBFB046"/>
    <w:rsid w:val="3FDF87D8"/>
    <w:rsid w:val="3FF12218"/>
    <w:rsid w:val="3FFC6643"/>
    <w:rsid w:val="3FFC7781"/>
    <w:rsid w:val="400C8FF2"/>
    <w:rsid w:val="401A3BC4"/>
    <w:rsid w:val="401DD677"/>
    <w:rsid w:val="4020212A"/>
    <w:rsid w:val="40267BB6"/>
    <w:rsid w:val="4028A034"/>
    <w:rsid w:val="402B5FE4"/>
    <w:rsid w:val="402B7CDB"/>
    <w:rsid w:val="402D8A81"/>
    <w:rsid w:val="40380EF2"/>
    <w:rsid w:val="4045218F"/>
    <w:rsid w:val="4048AF59"/>
    <w:rsid w:val="40500E28"/>
    <w:rsid w:val="4070C4F5"/>
    <w:rsid w:val="40783A49"/>
    <w:rsid w:val="40795E75"/>
    <w:rsid w:val="407C5BC5"/>
    <w:rsid w:val="407E851F"/>
    <w:rsid w:val="4080BFFC"/>
    <w:rsid w:val="4091BEE2"/>
    <w:rsid w:val="4091DA94"/>
    <w:rsid w:val="409A2415"/>
    <w:rsid w:val="40A48F66"/>
    <w:rsid w:val="40AA21E8"/>
    <w:rsid w:val="40ACD918"/>
    <w:rsid w:val="40B24C99"/>
    <w:rsid w:val="40B63DA2"/>
    <w:rsid w:val="40C6E66B"/>
    <w:rsid w:val="40CC7EF5"/>
    <w:rsid w:val="40DF74ED"/>
    <w:rsid w:val="40E65ECB"/>
    <w:rsid w:val="40E9CA26"/>
    <w:rsid w:val="40FFBEF2"/>
    <w:rsid w:val="41002837"/>
    <w:rsid w:val="411431B2"/>
    <w:rsid w:val="41180188"/>
    <w:rsid w:val="41206927"/>
    <w:rsid w:val="4120D510"/>
    <w:rsid w:val="41240397"/>
    <w:rsid w:val="412A13B7"/>
    <w:rsid w:val="4130BB9E"/>
    <w:rsid w:val="4134AD48"/>
    <w:rsid w:val="413CC166"/>
    <w:rsid w:val="415E1A42"/>
    <w:rsid w:val="415E2BEA"/>
    <w:rsid w:val="4166C478"/>
    <w:rsid w:val="41674CC0"/>
    <w:rsid w:val="416C6D45"/>
    <w:rsid w:val="4173F806"/>
    <w:rsid w:val="4177B6E8"/>
    <w:rsid w:val="41786BE9"/>
    <w:rsid w:val="417BA2C6"/>
    <w:rsid w:val="417ECDFB"/>
    <w:rsid w:val="41847C75"/>
    <w:rsid w:val="4191A43D"/>
    <w:rsid w:val="41937141"/>
    <w:rsid w:val="4194625A"/>
    <w:rsid w:val="41AB1DD6"/>
    <w:rsid w:val="41AC5DE7"/>
    <w:rsid w:val="41B7B152"/>
    <w:rsid w:val="41CD4FA4"/>
    <w:rsid w:val="41D7EE86"/>
    <w:rsid w:val="41E87958"/>
    <w:rsid w:val="41EE3528"/>
    <w:rsid w:val="41FA4B3E"/>
    <w:rsid w:val="42043C30"/>
    <w:rsid w:val="4220C218"/>
    <w:rsid w:val="42253782"/>
    <w:rsid w:val="42263A95"/>
    <w:rsid w:val="422823A0"/>
    <w:rsid w:val="42303C61"/>
    <w:rsid w:val="4234ACA7"/>
    <w:rsid w:val="4261BDE2"/>
    <w:rsid w:val="42689B10"/>
    <w:rsid w:val="426C21E5"/>
    <w:rsid w:val="426E317B"/>
    <w:rsid w:val="426FE2A9"/>
    <w:rsid w:val="42765C3F"/>
    <w:rsid w:val="4276D199"/>
    <w:rsid w:val="4293E317"/>
    <w:rsid w:val="4298FCF5"/>
    <w:rsid w:val="429C091C"/>
    <w:rsid w:val="42A1DC7D"/>
    <w:rsid w:val="42B61CDA"/>
    <w:rsid w:val="42C30DE5"/>
    <w:rsid w:val="42DA189F"/>
    <w:rsid w:val="42DB736E"/>
    <w:rsid w:val="42E34F65"/>
    <w:rsid w:val="42E8E726"/>
    <w:rsid w:val="42F2841C"/>
    <w:rsid w:val="43196EA7"/>
    <w:rsid w:val="431A4784"/>
    <w:rsid w:val="431F4AD9"/>
    <w:rsid w:val="43307F87"/>
    <w:rsid w:val="43314AC4"/>
    <w:rsid w:val="4333DB21"/>
    <w:rsid w:val="4336A957"/>
    <w:rsid w:val="434F6DF6"/>
    <w:rsid w:val="4359E90C"/>
    <w:rsid w:val="4362239C"/>
    <w:rsid w:val="4363AF43"/>
    <w:rsid w:val="436D5765"/>
    <w:rsid w:val="43877E9B"/>
    <w:rsid w:val="438D1DCC"/>
    <w:rsid w:val="438E9DE5"/>
    <w:rsid w:val="43945F16"/>
    <w:rsid w:val="43A0B2BA"/>
    <w:rsid w:val="43AE8361"/>
    <w:rsid w:val="43B9946B"/>
    <w:rsid w:val="43BA5F39"/>
    <w:rsid w:val="43C22FCE"/>
    <w:rsid w:val="43C2602B"/>
    <w:rsid w:val="43C65626"/>
    <w:rsid w:val="43CC49F4"/>
    <w:rsid w:val="43D11907"/>
    <w:rsid w:val="43EF2E23"/>
    <w:rsid w:val="4401CFD6"/>
    <w:rsid w:val="4403198A"/>
    <w:rsid w:val="4405C68D"/>
    <w:rsid w:val="440C1E31"/>
    <w:rsid w:val="441108D0"/>
    <w:rsid w:val="44128F88"/>
    <w:rsid w:val="441FDB7D"/>
    <w:rsid w:val="44235989"/>
    <w:rsid w:val="442A7199"/>
    <w:rsid w:val="443745AF"/>
    <w:rsid w:val="443A8ED8"/>
    <w:rsid w:val="443D86D1"/>
    <w:rsid w:val="44483D15"/>
    <w:rsid w:val="444CB317"/>
    <w:rsid w:val="445D91A1"/>
    <w:rsid w:val="445FA4B6"/>
    <w:rsid w:val="446CF223"/>
    <w:rsid w:val="448681B7"/>
    <w:rsid w:val="448BBD4B"/>
    <w:rsid w:val="448DBAEA"/>
    <w:rsid w:val="44975912"/>
    <w:rsid w:val="44A2D869"/>
    <w:rsid w:val="44A5550C"/>
    <w:rsid w:val="44ABBFAF"/>
    <w:rsid w:val="44BD86B3"/>
    <w:rsid w:val="44C4D8AA"/>
    <w:rsid w:val="44CB002A"/>
    <w:rsid w:val="44D7A6C8"/>
    <w:rsid w:val="44D8C10A"/>
    <w:rsid w:val="44DBC28E"/>
    <w:rsid w:val="44F58655"/>
    <w:rsid w:val="44FC9B69"/>
    <w:rsid w:val="44FEE4B3"/>
    <w:rsid w:val="44FF327C"/>
    <w:rsid w:val="452C2856"/>
    <w:rsid w:val="452EEBB1"/>
    <w:rsid w:val="452F5295"/>
    <w:rsid w:val="4531EC00"/>
    <w:rsid w:val="453E0FF6"/>
    <w:rsid w:val="45408FA8"/>
    <w:rsid w:val="454902D1"/>
    <w:rsid w:val="455C5DA2"/>
    <w:rsid w:val="455EFA70"/>
    <w:rsid w:val="456E6CDB"/>
    <w:rsid w:val="456FB897"/>
    <w:rsid w:val="458858C3"/>
    <w:rsid w:val="458ACE55"/>
    <w:rsid w:val="4593B365"/>
    <w:rsid w:val="459906C0"/>
    <w:rsid w:val="45990E5B"/>
    <w:rsid w:val="45B3AB38"/>
    <w:rsid w:val="45C6D6F8"/>
    <w:rsid w:val="45C800E1"/>
    <w:rsid w:val="45CC4155"/>
    <w:rsid w:val="45D32304"/>
    <w:rsid w:val="45DC6D17"/>
    <w:rsid w:val="45E02C0E"/>
    <w:rsid w:val="45E0E0C4"/>
    <w:rsid w:val="45E5223D"/>
    <w:rsid w:val="45EC46DA"/>
    <w:rsid w:val="45EEA2BE"/>
    <w:rsid w:val="460A02D2"/>
    <w:rsid w:val="460B46F4"/>
    <w:rsid w:val="460B7F63"/>
    <w:rsid w:val="460C2145"/>
    <w:rsid w:val="461071EC"/>
    <w:rsid w:val="461632A4"/>
    <w:rsid w:val="461AAEF4"/>
    <w:rsid w:val="461D28F4"/>
    <w:rsid w:val="46253F47"/>
    <w:rsid w:val="46447951"/>
    <w:rsid w:val="4649C567"/>
    <w:rsid w:val="464C22FC"/>
    <w:rsid w:val="4650A67D"/>
    <w:rsid w:val="4656BC1C"/>
    <w:rsid w:val="4657245B"/>
    <w:rsid w:val="465BD944"/>
    <w:rsid w:val="46662ACB"/>
    <w:rsid w:val="466BC6B6"/>
    <w:rsid w:val="46758D32"/>
    <w:rsid w:val="467C574A"/>
    <w:rsid w:val="46889DB1"/>
    <w:rsid w:val="469125FE"/>
    <w:rsid w:val="4695BCF8"/>
    <w:rsid w:val="46975355"/>
    <w:rsid w:val="469B9EDA"/>
    <w:rsid w:val="46A14728"/>
    <w:rsid w:val="46A5CBC0"/>
    <w:rsid w:val="46C0B3C5"/>
    <w:rsid w:val="46C5BAD3"/>
    <w:rsid w:val="46DBA2E0"/>
    <w:rsid w:val="46E58130"/>
    <w:rsid w:val="46EA2DB5"/>
    <w:rsid w:val="46FDDD42"/>
    <w:rsid w:val="4702F331"/>
    <w:rsid w:val="4704DF61"/>
    <w:rsid w:val="4718F511"/>
    <w:rsid w:val="47330D7F"/>
    <w:rsid w:val="473C1AC0"/>
    <w:rsid w:val="474421E9"/>
    <w:rsid w:val="4757993A"/>
    <w:rsid w:val="475EBDD2"/>
    <w:rsid w:val="47602193"/>
    <w:rsid w:val="478B8442"/>
    <w:rsid w:val="4791874D"/>
    <w:rsid w:val="47A36E3E"/>
    <w:rsid w:val="47A9A80B"/>
    <w:rsid w:val="47B6CD37"/>
    <w:rsid w:val="47B97133"/>
    <w:rsid w:val="47D7EE54"/>
    <w:rsid w:val="47D7FB1E"/>
    <w:rsid w:val="47E1C10E"/>
    <w:rsid w:val="47F491E4"/>
    <w:rsid w:val="47F52B21"/>
    <w:rsid w:val="47FB1BDB"/>
    <w:rsid w:val="47FD42CB"/>
    <w:rsid w:val="480631E6"/>
    <w:rsid w:val="48175B9D"/>
    <w:rsid w:val="481B7AF1"/>
    <w:rsid w:val="481CF2AA"/>
    <w:rsid w:val="481F9A1F"/>
    <w:rsid w:val="48346B30"/>
    <w:rsid w:val="4835DFC9"/>
    <w:rsid w:val="48371D63"/>
    <w:rsid w:val="483BF5B1"/>
    <w:rsid w:val="48529F03"/>
    <w:rsid w:val="4854381F"/>
    <w:rsid w:val="4861606F"/>
    <w:rsid w:val="486DA978"/>
    <w:rsid w:val="487DF765"/>
    <w:rsid w:val="4893457A"/>
    <w:rsid w:val="489ACA50"/>
    <w:rsid w:val="48A88CB9"/>
    <w:rsid w:val="48AFC165"/>
    <w:rsid w:val="48B5841A"/>
    <w:rsid w:val="48B6047F"/>
    <w:rsid w:val="48C64584"/>
    <w:rsid w:val="48CECADF"/>
    <w:rsid w:val="48D23AA2"/>
    <w:rsid w:val="48D80B28"/>
    <w:rsid w:val="48DAA1F0"/>
    <w:rsid w:val="48DB0848"/>
    <w:rsid w:val="48E206C6"/>
    <w:rsid w:val="48F76D41"/>
    <w:rsid w:val="490ADCB4"/>
    <w:rsid w:val="490CECEF"/>
    <w:rsid w:val="4916F1C4"/>
    <w:rsid w:val="49175873"/>
    <w:rsid w:val="491CA1C8"/>
    <w:rsid w:val="492F171D"/>
    <w:rsid w:val="4933C080"/>
    <w:rsid w:val="49344FB9"/>
    <w:rsid w:val="493E9F96"/>
    <w:rsid w:val="4944BF69"/>
    <w:rsid w:val="495B8FD7"/>
    <w:rsid w:val="49649F59"/>
    <w:rsid w:val="4964C0CC"/>
    <w:rsid w:val="496ABEB5"/>
    <w:rsid w:val="49747987"/>
    <w:rsid w:val="497E5169"/>
    <w:rsid w:val="49805273"/>
    <w:rsid w:val="49810C50"/>
    <w:rsid w:val="49838EC2"/>
    <w:rsid w:val="49849EE5"/>
    <w:rsid w:val="498790AF"/>
    <w:rsid w:val="4989BAA8"/>
    <w:rsid w:val="498BE694"/>
    <w:rsid w:val="4990E85C"/>
    <w:rsid w:val="49929E89"/>
    <w:rsid w:val="49A255BA"/>
    <w:rsid w:val="49AD2D56"/>
    <w:rsid w:val="49B7176A"/>
    <w:rsid w:val="49B9B6AF"/>
    <w:rsid w:val="49BA47A1"/>
    <w:rsid w:val="49BDB2F5"/>
    <w:rsid w:val="49D028AC"/>
    <w:rsid w:val="49D310DD"/>
    <w:rsid w:val="49D41160"/>
    <w:rsid w:val="49D43F51"/>
    <w:rsid w:val="49D75A08"/>
    <w:rsid w:val="49DA2CA3"/>
    <w:rsid w:val="49EB902E"/>
    <w:rsid w:val="49EC023A"/>
    <w:rsid w:val="49EC2873"/>
    <w:rsid w:val="49F88707"/>
    <w:rsid w:val="4A0777AE"/>
    <w:rsid w:val="4A09D89F"/>
    <w:rsid w:val="4A150431"/>
    <w:rsid w:val="4A2067FD"/>
    <w:rsid w:val="4A26E218"/>
    <w:rsid w:val="4A27F710"/>
    <w:rsid w:val="4A336C89"/>
    <w:rsid w:val="4A34656D"/>
    <w:rsid w:val="4A43C68B"/>
    <w:rsid w:val="4A4C0AA6"/>
    <w:rsid w:val="4A4EEC4C"/>
    <w:rsid w:val="4A593B0D"/>
    <w:rsid w:val="4A69E790"/>
    <w:rsid w:val="4A7A53BC"/>
    <w:rsid w:val="4A94826A"/>
    <w:rsid w:val="4AA462F5"/>
    <w:rsid w:val="4AB0EB8D"/>
    <w:rsid w:val="4AB78B98"/>
    <w:rsid w:val="4AB8A97C"/>
    <w:rsid w:val="4ACEE763"/>
    <w:rsid w:val="4ADB3F43"/>
    <w:rsid w:val="4ADCD30B"/>
    <w:rsid w:val="4AF064E4"/>
    <w:rsid w:val="4AFB1EE2"/>
    <w:rsid w:val="4B061440"/>
    <w:rsid w:val="4B129927"/>
    <w:rsid w:val="4B132767"/>
    <w:rsid w:val="4B14CA2C"/>
    <w:rsid w:val="4B1728D5"/>
    <w:rsid w:val="4B216B2C"/>
    <w:rsid w:val="4B366563"/>
    <w:rsid w:val="4B57FD7B"/>
    <w:rsid w:val="4B5D7429"/>
    <w:rsid w:val="4B6106E4"/>
    <w:rsid w:val="4B6D8706"/>
    <w:rsid w:val="4B755B37"/>
    <w:rsid w:val="4B75B95A"/>
    <w:rsid w:val="4BA897CE"/>
    <w:rsid w:val="4BA933C9"/>
    <w:rsid w:val="4BB28C2D"/>
    <w:rsid w:val="4BBED4D5"/>
    <w:rsid w:val="4BBFB824"/>
    <w:rsid w:val="4BC15160"/>
    <w:rsid w:val="4BC7E914"/>
    <w:rsid w:val="4BCA9C81"/>
    <w:rsid w:val="4BCAE4EB"/>
    <w:rsid w:val="4BD0D818"/>
    <w:rsid w:val="4BD6EE7E"/>
    <w:rsid w:val="4BDC299D"/>
    <w:rsid w:val="4BE411F0"/>
    <w:rsid w:val="4BE49DA3"/>
    <w:rsid w:val="4BF5D047"/>
    <w:rsid w:val="4C04FF8D"/>
    <w:rsid w:val="4C147D05"/>
    <w:rsid w:val="4C15DBD0"/>
    <w:rsid w:val="4C1E2B41"/>
    <w:rsid w:val="4C2E30E8"/>
    <w:rsid w:val="4C3A1BDC"/>
    <w:rsid w:val="4C40CD0C"/>
    <w:rsid w:val="4C4DC394"/>
    <w:rsid w:val="4C510FFC"/>
    <w:rsid w:val="4C5C5434"/>
    <w:rsid w:val="4C6CE8AA"/>
    <w:rsid w:val="4C6D963E"/>
    <w:rsid w:val="4C6EEE53"/>
    <w:rsid w:val="4C72E0C3"/>
    <w:rsid w:val="4C7CC760"/>
    <w:rsid w:val="4C8C619E"/>
    <w:rsid w:val="4C8E3C6A"/>
    <w:rsid w:val="4C92CD4D"/>
    <w:rsid w:val="4C9DC222"/>
    <w:rsid w:val="4CA00F76"/>
    <w:rsid w:val="4CA2559F"/>
    <w:rsid w:val="4CA66B60"/>
    <w:rsid w:val="4CAC6823"/>
    <w:rsid w:val="4CAF48B9"/>
    <w:rsid w:val="4CAFD68E"/>
    <w:rsid w:val="4CB4181D"/>
    <w:rsid w:val="4CB8EB44"/>
    <w:rsid w:val="4CBBC78B"/>
    <w:rsid w:val="4CC79D8A"/>
    <w:rsid w:val="4CD45CEF"/>
    <w:rsid w:val="4CE9181A"/>
    <w:rsid w:val="4CE96B04"/>
    <w:rsid w:val="4CF538C0"/>
    <w:rsid w:val="4D19163E"/>
    <w:rsid w:val="4D194B54"/>
    <w:rsid w:val="4D349CA0"/>
    <w:rsid w:val="4D362268"/>
    <w:rsid w:val="4D3A3AF7"/>
    <w:rsid w:val="4D5FD45E"/>
    <w:rsid w:val="4D6BBD29"/>
    <w:rsid w:val="4D73675F"/>
    <w:rsid w:val="4D77DC1E"/>
    <w:rsid w:val="4D7952BE"/>
    <w:rsid w:val="4D8BBA20"/>
    <w:rsid w:val="4D8E40C0"/>
    <w:rsid w:val="4D9707DD"/>
    <w:rsid w:val="4DA6F765"/>
    <w:rsid w:val="4DB66DD1"/>
    <w:rsid w:val="4DBAAD1C"/>
    <w:rsid w:val="4DD59176"/>
    <w:rsid w:val="4DDACD35"/>
    <w:rsid w:val="4E04DD1B"/>
    <w:rsid w:val="4E09AD06"/>
    <w:rsid w:val="4E121181"/>
    <w:rsid w:val="4E13606C"/>
    <w:rsid w:val="4E361374"/>
    <w:rsid w:val="4E40708E"/>
    <w:rsid w:val="4E41CF36"/>
    <w:rsid w:val="4E436C56"/>
    <w:rsid w:val="4E4734C4"/>
    <w:rsid w:val="4E48D2B7"/>
    <w:rsid w:val="4E4A0218"/>
    <w:rsid w:val="4E4E029A"/>
    <w:rsid w:val="4E4E156A"/>
    <w:rsid w:val="4E4F20D1"/>
    <w:rsid w:val="4E510C16"/>
    <w:rsid w:val="4E51B74F"/>
    <w:rsid w:val="4E55D728"/>
    <w:rsid w:val="4E5BC7A5"/>
    <w:rsid w:val="4E5C71BE"/>
    <w:rsid w:val="4E7BFC1F"/>
    <w:rsid w:val="4E889D3D"/>
    <w:rsid w:val="4E8F0F87"/>
    <w:rsid w:val="4EB28A75"/>
    <w:rsid w:val="4EB3801A"/>
    <w:rsid w:val="4EB53EB0"/>
    <w:rsid w:val="4EB8D30C"/>
    <w:rsid w:val="4EBA4930"/>
    <w:rsid w:val="4ED9050C"/>
    <w:rsid w:val="4EDA1C5F"/>
    <w:rsid w:val="4EE1BA7C"/>
    <w:rsid w:val="4EED7C21"/>
    <w:rsid w:val="4EEEA17D"/>
    <w:rsid w:val="4F0E7ADB"/>
    <w:rsid w:val="4F1524C4"/>
    <w:rsid w:val="4F28E281"/>
    <w:rsid w:val="4F2B03E6"/>
    <w:rsid w:val="4F442B1C"/>
    <w:rsid w:val="4F521744"/>
    <w:rsid w:val="4F5882B1"/>
    <w:rsid w:val="4F672F17"/>
    <w:rsid w:val="4F68BB95"/>
    <w:rsid w:val="4F6A2DF8"/>
    <w:rsid w:val="4F790F33"/>
    <w:rsid w:val="4F7D4E1A"/>
    <w:rsid w:val="4F81A792"/>
    <w:rsid w:val="4F832FC0"/>
    <w:rsid w:val="4F8CCAC2"/>
    <w:rsid w:val="4F8F398D"/>
    <w:rsid w:val="4F8FD248"/>
    <w:rsid w:val="4F911C16"/>
    <w:rsid w:val="4F950816"/>
    <w:rsid w:val="4F955A07"/>
    <w:rsid w:val="4FB12B80"/>
    <w:rsid w:val="4FC88D7C"/>
    <w:rsid w:val="4FD087E5"/>
    <w:rsid w:val="4FD5B2ED"/>
    <w:rsid w:val="4FD6E69F"/>
    <w:rsid w:val="4FFE7F11"/>
    <w:rsid w:val="4FFF1C70"/>
    <w:rsid w:val="5007CE4E"/>
    <w:rsid w:val="50085710"/>
    <w:rsid w:val="501D9716"/>
    <w:rsid w:val="50209E65"/>
    <w:rsid w:val="5023A024"/>
    <w:rsid w:val="502AEE54"/>
    <w:rsid w:val="5033EB4F"/>
    <w:rsid w:val="5040AD1D"/>
    <w:rsid w:val="50445E50"/>
    <w:rsid w:val="50479D57"/>
    <w:rsid w:val="504FB8EE"/>
    <w:rsid w:val="5050A53F"/>
    <w:rsid w:val="5054A1CC"/>
    <w:rsid w:val="5056A62D"/>
    <w:rsid w:val="505DAAD0"/>
    <w:rsid w:val="5060DF0E"/>
    <w:rsid w:val="506189B2"/>
    <w:rsid w:val="5092A5CF"/>
    <w:rsid w:val="50983E58"/>
    <w:rsid w:val="50A8C140"/>
    <w:rsid w:val="50ABE7D6"/>
    <w:rsid w:val="50CAE13B"/>
    <w:rsid w:val="50E12386"/>
    <w:rsid w:val="50E5C14C"/>
    <w:rsid w:val="50E60C23"/>
    <w:rsid w:val="50EB3776"/>
    <w:rsid w:val="50F141D5"/>
    <w:rsid w:val="50F9B68E"/>
    <w:rsid w:val="51032C0E"/>
    <w:rsid w:val="51056B4A"/>
    <w:rsid w:val="510B55CF"/>
    <w:rsid w:val="51101B29"/>
    <w:rsid w:val="511A54D4"/>
    <w:rsid w:val="511FCABE"/>
    <w:rsid w:val="512A4570"/>
    <w:rsid w:val="512A6779"/>
    <w:rsid w:val="512EFA52"/>
    <w:rsid w:val="51371092"/>
    <w:rsid w:val="516AEF64"/>
    <w:rsid w:val="5170FF31"/>
    <w:rsid w:val="51731C43"/>
    <w:rsid w:val="5176866A"/>
    <w:rsid w:val="51989D51"/>
    <w:rsid w:val="51AF626C"/>
    <w:rsid w:val="51D14328"/>
    <w:rsid w:val="51D15AA8"/>
    <w:rsid w:val="51DAB9AE"/>
    <w:rsid w:val="51E6C731"/>
    <w:rsid w:val="51E97BCA"/>
    <w:rsid w:val="51F0E4FC"/>
    <w:rsid w:val="52014008"/>
    <w:rsid w:val="5205397A"/>
    <w:rsid w:val="5208A317"/>
    <w:rsid w:val="521D6791"/>
    <w:rsid w:val="52235BB6"/>
    <w:rsid w:val="5228E2F3"/>
    <w:rsid w:val="5231BBC0"/>
    <w:rsid w:val="5234869C"/>
    <w:rsid w:val="52384D43"/>
    <w:rsid w:val="52407A45"/>
    <w:rsid w:val="5244BC74"/>
    <w:rsid w:val="52486179"/>
    <w:rsid w:val="52490FFF"/>
    <w:rsid w:val="525DBFFD"/>
    <w:rsid w:val="526980BD"/>
    <w:rsid w:val="52716054"/>
    <w:rsid w:val="527E7891"/>
    <w:rsid w:val="5282FAD8"/>
    <w:rsid w:val="5285668C"/>
    <w:rsid w:val="528A0A66"/>
    <w:rsid w:val="52A39DFB"/>
    <w:rsid w:val="52A3F038"/>
    <w:rsid w:val="52A5141B"/>
    <w:rsid w:val="52A69D07"/>
    <w:rsid w:val="52AF0312"/>
    <w:rsid w:val="52B8602B"/>
    <w:rsid w:val="52BBAFA2"/>
    <w:rsid w:val="52D3AB31"/>
    <w:rsid w:val="52EDB493"/>
    <w:rsid w:val="52F2429C"/>
    <w:rsid w:val="52FD6CBA"/>
    <w:rsid w:val="53037FB2"/>
    <w:rsid w:val="53048BAB"/>
    <w:rsid w:val="53161CF3"/>
    <w:rsid w:val="5316A9F1"/>
    <w:rsid w:val="531B126B"/>
    <w:rsid w:val="531CF33A"/>
    <w:rsid w:val="531F996D"/>
    <w:rsid w:val="532FF892"/>
    <w:rsid w:val="5334F677"/>
    <w:rsid w:val="533EF933"/>
    <w:rsid w:val="533F2E8E"/>
    <w:rsid w:val="53431885"/>
    <w:rsid w:val="5349B87A"/>
    <w:rsid w:val="53621252"/>
    <w:rsid w:val="5363B414"/>
    <w:rsid w:val="53682CCF"/>
    <w:rsid w:val="53688BC5"/>
    <w:rsid w:val="537060E8"/>
    <w:rsid w:val="5393C954"/>
    <w:rsid w:val="5396FF38"/>
    <w:rsid w:val="53A0C1C7"/>
    <w:rsid w:val="53C3AACE"/>
    <w:rsid w:val="53C79664"/>
    <w:rsid w:val="53DBC680"/>
    <w:rsid w:val="53DD1BCF"/>
    <w:rsid w:val="53EFF263"/>
    <w:rsid w:val="53FA8E92"/>
    <w:rsid w:val="53FFA55C"/>
    <w:rsid w:val="540D64C6"/>
    <w:rsid w:val="540E2B66"/>
    <w:rsid w:val="541438F9"/>
    <w:rsid w:val="5414397C"/>
    <w:rsid w:val="54153830"/>
    <w:rsid w:val="5426975A"/>
    <w:rsid w:val="543EBE69"/>
    <w:rsid w:val="54503DAD"/>
    <w:rsid w:val="5456D8C1"/>
    <w:rsid w:val="5457C8AF"/>
    <w:rsid w:val="545DD608"/>
    <w:rsid w:val="5476867C"/>
    <w:rsid w:val="547F5A0E"/>
    <w:rsid w:val="548B51DB"/>
    <w:rsid w:val="5494F7CA"/>
    <w:rsid w:val="54A97E9B"/>
    <w:rsid w:val="54B1EAF4"/>
    <w:rsid w:val="54B67648"/>
    <w:rsid w:val="54B9A1AB"/>
    <w:rsid w:val="54C8D5BF"/>
    <w:rsid w:val="54D30680"/>
    <w:rsid w:val="54E65426"/>
    <w:rsid w:val="54EB5993"/>
    <w:rsid w:val="54ECC6E3"/>
    <w:rsid w:val="54FD5AA5"/>
    <w:rsid w:val="5500DFF1"/>
    <w:rsid w:val="550A73D6"/>
    <w:rsid w:val="550BBCE4"/>
    <w:rsid w:val="55138B89"/>
    <w:rsid w:val="5514FF89"/>
    <w:rsid w:val="551771C1"/>
    <w:rsid w:val="5519BDA5"/>
    <w:rsid w:val="5520541D"/>
    <w:rsid w:val="553CE5E9"/>
    <w:rsid w:val="5552340A"/>
    <w:rsid w:val="55535A2F"/>
    <w:rsid w:val="555ACF18"/>
    <w:rsid w:val="555B572F"/>
    <w:rsid w:val="556C37BC"/>
    <w:rsid w:val="556F3CE5"/>
    <w:rsid w:val="557C9F98"/>
    <w:rsid w:val="55835763"/>
    <w:rsid w:val="55854F75"/>
    <w:rsid w:val="55867771"/>
    <w:rsid w:val="55954A3D"/>
    <w:rsid w:val="5599225A"/>
    <w:rsid w:val="55AA0E50"/>
    <w:rsid w:val="55AAE376"/>
    <w:rsid w:val="55B21BC5"/>
    <w:rsid w:val="55B5C535"/>
    <w:rsid w:val="55C5FE55"/>
    <w:rsid w:val="55C8542D"/>
    <w:rsid w:val="55DB8318"/>
    <w:rsid w:val="55F4B389"/>
    <w:rsid w:val="55F8C66F"/>
    <w:rsid w:val="561D28D1"/>
    <w:rsid w:val="561F17FB"/>
    <w:rsid w:val="5620BCBF"/>
    <w:rsid w:val="56272B3D"/>
    <w:rsid w:val="56396D6A"/>
    <w:rsid w:val="563C598B"/>
    <w:rsid w:val="5644A590"/>
    <w:rsid w:val="5646855F"/>
    <w:rsid w:val="565182F4"/>
    <w:rsid w:val="5670A5B8"/>
    <w:rsid w:val="56725340"/>
    <w:rsid w:val="567B0F33"/>
    <w:rsid w:val="568E8379"/>
    <w:rsid w:val="5690F2AD"/>
    <w:rsid w:val="56943BEC"/>
    <w:rsid w:val="56B95CB5"/>
    <w:rsid w:val="56BBC92C"/>
    <w:rsid w:val="56D5F891"/>
    <w:rsid w:val="56DC1C0D"/>
    <w:rsid w:val="56DCC507"/>
    <w:rsid w:val="572023E2"/>
    <w:rsid w:val="5727028C"/>
    <w:rsid w:val="572BB45B"/>
    <w:rsid w:val="572DFE18"/>
    <w:rsid w:val="572E1895"/>
    <w:rsid w:val="573048ED"/>
    <w:rsid w:val="57339685"/>
    <w:rsid w:val="57384449"/>
    <w:rsid w:val="574E9531"/>
    <w:rsid w:val="57508E99"/>
    <w:rsid w:val="57596890"/>
    <w:rsid w:val="575A0A89"/>
    <w:rsid w:val="576493E1"/>
    <w:rsid w:val="57670B20"/>
    <w:rsid w:val="576C0F65"/>
    <w:rsid w:val="577224E3"/>
    <w:rsid w:val="5773E411"/>
    <w:rsid w:val="577ABB15"/>
    <w:rsid w:val="57809613"/>
    <w:rsid w:val="57860792"/>
    <w:rsid w:val="57897C13"/>
    <w:rsid w:val="578B01E0"/>
    <w:rsid w:val="57997444"/>
    <w:rsid w:val="57ACEA97"/>
    <w:rsid w:val="57ADEB79"/>
    <w:rsid w:val="57B14A4B"/>
    <w:rsid w:val="57BB1A62"/>
    <w:rsid w:val="57D3791E"/>
    <w:rsid w:val="57D689BA"/>
    <w:rsid w:val="57DF3056"/>
    <w:rsid w:val="57E39F9C"/>
    <w:rsid w:val="57EF2D09"/>
    <w:rsid w:val="57FBC604"/>
    <w:rsid w:val="57FF3ABF"/>
    <w:rsid w:val="580015EE"/>
    <w:rsid w:val="5809D057"/>
    <w:rsid w:val="580A6F7B"/>
    <w:rsid w:val="5811AD6A"/>
    <w:rsid w:val="581AA8E5"/>
    <w:rsid w:val="582762C3"/>
    <w:rsid w:val="58373163"/>
    <w:rsid w:val="5846B19C"/>
    <w:rsid w:val="5854BD3B"/>
    <w:rsid w:val="585A11DB"/>
    <w:rsid w:val="58621C62"/>
    <w:rsid w:val="58641D85"/>
    <w:rsid w:val="586F7731"/>
    <w:rsid w:val="586FCA0B"/>
    <w:rsid w:val="587A11A8"/>
    <w:rsid w:val="5891528C"/>
    <w:rsid w:val="58A206A9"/>
    <w:rsid w:val="58A33232"/>
    <w:rsid w:val="58ACEAB0"/>
    <w:rsid w:val="58B22F71"/>
    <w:rsid w:val="58B49A6E"/>
    <w:rsid w:val="58B5DA8F"/>
    <w:rsid w:val="58C00632"/>
    <w:rsid w:val="58D19C4E"/>
    <w:rsid w:val="58DCA6AD"/>
    <w:rsid w:val="58E3A382"/>
    <w:rsid w:val="58F37A02"/>
    <w:rsid w:val="58FA8C59"/>
    <w:rsid w:val="58FB025A"/>
    <w:rsid w:val="58FE7914"/>
    <w:rsid w:val="58FF0ECD"/>
    <w:rsid w:val="5910FC7C"/>
    <w:rsid w:val="59161D5B"/>
    <w:rsid w:val="5927CD0B"/>
    <w:rsid w:val="59317AC5"/>
    <w:rsid w:val="593A5513"/>
    <w:rsid w:val="593BB90E"/>
    <w:rsid w:val="593F11E2"/>
    <w:rsid w:val="594C3241"/>
    <w:rsid w:val="594D617A"/>
    <w:rsid w:val="594DD906"/>
    <w:rsid w:val="59510AF8"/>
    <w:rsid w:val="59536E61"/>
    <w:rsid w:val="595C7989"/>
    <w:rsid w:val="59794FCD"/>
    <w:rsid w:val="599050AD"/>
    <w:rsid w:val="599368BD"/>
    <w:rsid w:val="5995712C"/>
    <w:rsid w:val="5996EACE"/>
    <w:rsid w:val="59999B8D"/>
    <w:rsid w:val="599A7619"/>
    <w:rsid w:val="59A1B945"/>
    <w:rsid w:val="59AAACBD"/>
    <w:rsid w:val="59BC529F"/>
    <w:rsid w:val="59C0F8C0"/>
    <w:rsid w:val="59C2F816"/>
    <w:rsid w:val="59C7844A"/>
    <w:rsid w:val="59D19768"/>
    <w:rsid w:val="59D89111"/>
    <w:rsid w:val="59DC13ED"/>
    <w:rsid w:val="59DEE370"/>
    <w:rsid w:val="59E1A752"/>
    <w:rsid w:val="59E39F7C"/>
    <w:rsid w:val="59E79E14"/>
    <w:rsid w:val="59EC81E4"/>
    <w:rsid w:val="59F00B52"/>
    <w:rsid w:val="59F047B2"/>
    <w:rsid w:val="59F38A13"/>
    <w:rsid w:val="5A0162AB"/>
    <w:rsid w:val="5A0E0DD3"/>
    <w:rsid w:val="5A0E4220"/>
    <w:rsid w:val="5A0EF7DF"/>
    <w:rsid w:val="5A102FB6"/>
    <w:rsid w:val="5A251D04"/>
    <w:rsid w:val="5A2CADE0"/>
    <w:rsid w:val="5A2E50AD"/>
    <w:rsid w:val="5A2F715D"/>
    <w:rsid w:val="5A3A5CED"/>
    <w:rsid w:val="5A3ED117"/>
    <w:rsid w:val="5A58B017"/>
    <w:rsid w:val="5A5F5E32"/>
    <w:rsid w:val="5A61190D"/>
    <w:rsid w:val="5A63614D"/>
    <w:rsid w:val="5A7F3CAE"/>
    <w:rsid w:val="5A85ADFD"/>
    <w:rsid w:val="5A92D32C"/>
    <w:rsid w:val="5AB6B09C"/>
    <w:rsid w:val="5ABDA703"/>
    <w:rsid w:val="5AC12CDE"/>
    <w:rsid w:val="5AC20A20"/>
    <w:rsid w:val="5AC23CCE"/>
    <w:rsid w:val="5AC90C5D"/>
    <w:rsid w:val="5ACA24FD"/>
    <w:rsid w:val="5ACFBD59"/>
    <w:rsid w:val="5AD974DC"/>
    <w:rsid w:val="5ADA2240"/>
    <w:rsid w:val="5AF41EA2"/>
    <w:rsid w:val="5AF919F8"/>
    <w:rsid w:val="5AFB2090"/>
    <w:rsid w:val="5AFEAF0B"/>
    <w:rsid w:val="5B012A44"/>
    <w:rsid w:val="5B08D0A4"/>
    <w:rsid w:val="5B161313"/>
    <w:rsid w:val="5B3970B2"/>
    <w:rsid w:val="5B3ED1F3"/>
    <w:rsid w:val="5B513120"/>
    <w:rsid w:val="5B5579AD"/>
    <w:rsid w:val="5B5EEF3E"/>
    <w:rsid w:val="5B5F11A6"/>
    <w:rsid w:val="5B68941E"/>
    <w:rsid w:val="5B691D1B"/>
    <w:rsid w:val="5B6C16BF"/>
    <w:rsid w:val="5B70942E"/>
    <w:rsid w:val="5B74889E"/>
    <w:rsid w:val="5B78EBE2"/>
    <w:rsid w:val="5B79A68F"/>
    <w:rsid w:val="5B846ADD"/>
    <w:rsid w:val="5B9B65B5"/>
    <w:rsid w:val="5BA914FD"/>
    <w:rsid w:val="5BB12E59"/>
    <w:rsid w:val="5BB2945D"/>
    <w:rsid w:val="5BBC1167"/>
    <w:rsid w:val="5BBD3639"/>
    <w:rsid w:val="5BD57A70"/>
    <w:rsid w:val="5BE4FD0C"/>
    <w:rsid w:val="5BE529AD"/>
    <w:rsid w:val="5BF79FC9"/>
    <w:rsid w:val="5BFA8F06"/>
    <w:rsid w:val="5BFFF4DD"/>
    <w:rsid w:val="5C0182B9"/>
    <w:rsid w:val="5C116461"/>
    <w:rsid w:val="5C171DBE"/>
    <w:rsid w:val="5C2BFFEB"/>
    <w:rsid w:val="5C42CA8F"/>
    <w:rsid w:val="5C44DBC3"/>
    <w:rsid w:val="5C4647BC"/>
    <w:rsid w:val="5C4BB6D0"/>
    <w:rsid w:val="5C4DF4B3"/>
    <w:rsid w:val="5C53A211"/>
    <w:rsid w:val="5C55D753"/>
    <w:rsid w:val="5C56C40F"/>
    <w:rsid w:val="5C5B863F"/>
    <w:rsid w:val="5C5C991E"/>
    <w:rsid w:val="5C602331"/>
    <w:rsid w:val="5C7B7979"/>
    <w:rsid w:val="5C7F24A2"/>
    <w:rsid w:val="5C8B536B"/>
    <w:rsid w:val="5C8BCFBF"/>
    <w:rsid w:val="5C8D58F9"/>
    <w:rsid w:val="5C9843B2"/>
    <w:rsid w:val="5C9A051C"/>
    <w:rsid w:val="5C9E89FE"/>
    <w:rsid w:val="5CA2D317"/>
    <w:rsid w:val="5CA375AC"/>
    <w:rsid w:val="5CA88426"/>
    <w:rsid w:val="5CC04C3D"/>
    <w:rsid w:val="5CD46E26"/>
    <w:rsid w:val="5CD86B92"/>
    <w:rsid w:val="5CDF4BB7"/>
    <w:rsid w:val="5CEB9665"/>
    <w:rsid w:val="5CF49672"/>
    <w:rsid w:val="5CFAACD0"/>
    <w:rsid w:val="5D03452C"/>
    <w:rsid w:val="5D13190C"/>
    <w:rsid w:val="5D13BF6C"/>
    <w:rsid w:val="5D14C99C"/>
    <w:rsid w:val="5D2D9B46"/>
    <w:rsid w:val="5D40FC84"/>
    <w:rsid w:val="5D45376A"/>
    <w:rsid w:val="5D4911AC"/>
    <w:rsid w:val="5D49C34A"/>
    <w:rsid w:val="5D4D3CB4"/>
    <w:rsid w:val="5D4D832D"/>
    <w:rsid w:val="5D569E3A"/>
    <w:rsid w:val="5D5CFC78"/>
    <w:rsid w:val="5D62D54E"/>
    <w:rsid w:val="5D6676BA"/>
    <w:rsid w:val="5D7DF865"/>
    <w:rsid w:val="5D8C9304"/>
    <w:rsid w:val="5D97A0A5"/>
    <w:rsid w:val="5D9DC771"/>
    <w:rsid w:val="5DA4182E"/>
    <w:rsid w:val="5DB2B350"/>
    <w:rsid w:val="5DB3A71A"/>
    <w:rsid w:val="5DB4951D"/>
    <w:rsid w:val="5DB62CC2"/>
    <w:rsid w:val="5DB9C5EE"/>
    <w:rsid w:val="5DBC80CA"/>
    <w:rsid w:val="5DD442A7"/>
    <w:rsid w:val="5DE4407B"/>
    <w:rsid w:val="5DEC9EDE"/>
    <w:rsid w:val="5DED61E4"/>
    <w:rsid w:val="5DF157D8"/>
    <w:rsid w:val="5DF5F390"/>
    <w:rsid w:val="5DF8FA52"/>
    <w:rsid w:val="5E0625BC"/>
    <w:rsid w:val="5E071101"/>
    <w:rsid w:val="5E08DB48"/>
    <w:rsid w:val="5E0FEDFA"/>
    <w:rsid w:val="5E33BA1B"/>
    <w:rsid w:val="5E346C3D"/>
    <w:rsid w:val="5E3E84FA"/>
    <w:rsid w:val="5E4159AC"/>
    <w:rsid w:val="5E4E0440"/>
    <w:rsid w:val="5E5B9089"/>
    <w:rsid w:val="5E603478"/>
    <w:rsid w:val="5E6A04EE"/>
    <w:rsid w:val="5E6E1478"/>
    <w:rsid w:val="5E79E46B"/>
    <w:rsid w:val="5E7A0094"/>
    <w:rsid w:val="5E7B37EB"/>
    <w:rsid w:val="5E7C0CA2"/>
    <w:rsid w:val="5E87B5CF"/>
    <w:rsid w:val="5E9B55B7"/>
    <w:rsid w:val="5E9EB2CA"/>
    <w:rsid w:val="5EA61D4B"/>
    <w:rsid w:val="5EAA3F50"/>
    <w:rsid w:val="5EAD666B"/>
    <w:rsid w:val="5EB3F6C2"/>
    <w:rsid w:val="5EB875E8"/>
    <w:rsid w:val="5EBA7D82"/>
    <w:rsid w:val="5EBF09A6"/>
    <w:rsid w:val="5EDDB739"/>
    <w:rsid w:val="5EE674D1"/>
    <w:rsid w:val="5EEA9CD8"/>
    <w:rsid w:val="5EF672C2"/>
    <w:rsid w:val="5EFB2729"/>
    <w:rsid w:val="5F1BB78A"/>
    <w:rsid w:val="5F2B478C"/>
    <w:rsid w:val="5F3C0EBE"/>
    <w:rsid w:val="5F45940E"/>
    <w:rsid w:val="5F5B7097"/>
    <w:rsid w:val="5F668AA9"/>
    <w:rsid w:val="5F6D0101"/>
    <w:rsid w:val="5F864AB1"/>
    <w:rsid w:val="5F866A85"/>
    <w:rsid w:val="5F909B84"/>
    <w:rsid w:val="5F968C71"/>
    <w:rsid w:val="5F97A2A4"/>
    <w:rsid w:val="5F9D2CDC"/>
    <w:rsid w:val="5FC4CC10"/>
    <w:rsid w:val="5FC826A9"/>
    <w:rsid w:val="5FDC0848"/>
    <w:rsid w:val="5FDEE778"/>
    <w:rsid w:val="5FE9EA7A"/>
    <w:rsid w:val="60092DAC"/>
    <w:rsid w:val="600B65C1"/>
    <w:rsid w:val="6010C1E9"/>
    <w:rsid w:val="6016682B"/>
    <w:rsid w:val="60231C28"/>
    <w:rsid w:val="602AAE95"/>
    <w:rsid w:val="602B4F7C"/>
    <w:rsid w:val="60319388"/>
    <w:rsid w:val="603212F1"/>
    <w:rsid w:val="60496BFD"/>
    <w:rsid w:val="605B75F1"/>
    <w:rsid w:val="606571E7"/>
    <w:rsid w:val="60701E5E"/>
    <w:rsid w:val="6074D539"/>
    <w:rsid w:val="607CDF4D"/>
    <w:rsid w:val="60808035"/>
    <w:rsid w:val="6082A097"/>
    <w:rsid w:val="60890F3C"/>
    <w:rsid w:val="6097A1BE"/>
    <w:rsid w:val="60AA1877"/>
    <w:rsid w:val="60C77EA7"/>
    <w:rsid w:val="60C7E7FC"/>
    <w:rsid w:val="60C94266"/>
    <w:rsid w:val="60D28C9C"/>
    <w:rsid w:val="60DB56E8"/>
    <w:rsid w:val="60E4F982"/>
    <w:rsid w:val="610DA6FF"/>
    <w:rsid w:val="6112A05B"/>
    <w:rsid w:val="611539AC"/>
    <w:rsid w:val="611CCAB0"/>
    <w:rsid w:val="612BE241"/>
    <w:rsid w:val="612C5E90"/>
    <w:rsid w:val="6135F291"/>
    <w:rsid w:val="613A5DE1"/>
    <w:rsid w:val="6142A098"/>
    <w:rsid w:val="61431541"/>
    <w:rsid w:val="61463F1E"/>
    <w:rsid w:val="614C1BF1"/>
    <w:rsid w:val="61651DDB"/>
    <w:rsid w:val="61655D07"/>
    <w:rsid w:val="6172FCE8"/>
    <w:rsid w:val="617519F5"/>
    <w:rsid w:val="617D9553"/>
    <w:rsid w:val="6185319B"/>
    <w:rsid w:val="6199556A"/>
    <w:rsid w:val="619CE6D6"/>
    <w:rsid w:val="61A1273A"/>
    <w:rsid w:val="61B766FE"/>
    <w:rsid w:val="61D551A4"/>
    <w:rsid w:val="61D9BB8A"/>
    <w:rsid w:val="61DC443C"/>
    <w:rsid w:val="61DED128"/>
    <w:rsid w:val="61E4BFF0"/>
    <w:rsid w:val="61EC8CE4"/>
    <w:rsid w:val="61F6D9DB"/>
    <w:rsid w:val="61F7D6FA"/>
    <w:rsid w:val="61FDB263"/>
    <w:rsid w:val="622271BD"/>
    <w:rsid w:val="6229C314"/>
    <w:rsid w:val="622ECD61"/>
    <w:rsid w:val="62303E1B"/>
    <w:rsid w:val="62314FB0"/>
    <w:rsid w:val="62390AFB"/>
    <w:rsid w:val="62677772"/>
    <w:rsid w:val="626BA86A"/>
    <w:rsid w:val="626D7B04"/>
    <w:rsid w:val="627A04D4"/>
    <w:rsid w:val="627BD027"/>
    <w:rsid w:val="627F72F8"/>
    <w:rsid w:val="6282AFB1"/>
    <w:rsid w:val="628FDEBD"/>
    <w:rsid w:val="6296C882"/>
    <w:rsid w:val="62A0CD64"/>
    <w:rsid w:val="62A2FEF6"/>
    <w:rsid w:val="62A6236F"/>
    <w:rsid w:val="62AB19C2"/>
    <w:rsid w:val="62AFF591"/>
    <w:rsid w:val="62B69AF8"/>
    <w:rsid w:val="62B865E3"/>
    <w:rsid w:val="62B8EAE2"/>
    <w:rsid w:val="62CDB65E"/>
    <w:rsid w:val="62D8AFC5"/>
    <w:rsid w:val="62DA2311"/>
    <w:rsid w:val="62DE5ED0"/>
    <w:rsid w:val="62DF10C2"/>
    <w:rsid w:val="62EF3473"/>
    <w:rsid w:val="6302B43A"/>
    <w:rsid w:val="630B4C32"/>
    <w:rsid w:val="63167AA9"/>
    <w:rsid w:val="6319AA3A"/>
    <w:rsid w:val="631C6DAC"/>
    <w:rsid w:val="632B4DDD"/>
    <w:rsid w:val="632CB4B2"/>
    <w:rsid w:val="633C2CF1"/>
    <w:rsid w:val="634F333E"/>
    <w:rsid w:val="63510A29"/>
    <w:rsid w:val="635AFD36"/>
    <w:rsid w:val="636518A5"/>
    <w:rsid w:val="636D7B83"/>
    <w:rsid w:val="63786A7D"/>
    <w:rsid w:val="6379550E"/>
    <w:rsid w:val="639161F6"/>
    <w:rsid w:val="639DE5F8"/>
    <w:rsid w:val="63A054B4"/>
    <w:rsid w:val="63AB0D96"/>
    <w:rsid w:val="63C1747B"/>
    <w:rsid w:val="63C759F7"/>
    <w:rsid w:val="63CAD9B6"/>
    <w:rsid w:val="63CB0F22"/>
    <w:rsid w:val="63CB724D"/>
    <w:rsid w:val="63D53D82"/>
    <w:rsid w:val="63EFD4F5"/>
    <w:rsid w:val="6405ECB8"/>
    <w:rsid w:val="640E13B6"/>
    <w:rsid w:val="641489ED"/>
    <w:rsid w:val="641897E0"/>
    <w:rsid w:val="64224557"/>
    <w:rsid w:val="642E8FC6"/>
    <w:rsid w:val="642FBE2A"/>
    <w:rsid w:val="643BF7F3"/>
    <w:rsid w:val="6440C443"/>
    <w:rsid w:val="6449842C"/>
    <w:rsid w:val="6451320D"/>
    <w:rsid w:val="64523D2E"/>
    <w:rsid w:val="645999C4"/>
    <w:rsid w:val="645CEF7A"/>
    <w:rsid w:val="6460956E"/>
    <w:rsid w:val="64657689"/>
    <w:rsid w:val="64853C87"/>
    <w:rsid w:val="6496BBC9"/>
    <w:rsid w:val="6496E56E"/>
    <w:rsid w:val="64A1BC99"/>
    <w:rsid w:val="64A1D375"/>
    <w:rsid w:val="64A4539E"/>
    <w:rsid w:val="64A74D4E"/>
    <w:rsid w:val="64AA7A3D"/>
    <w:rsid w:val="64AE5B60"/>
    <w:rsid w:val="64B08E14"/>
    <w:rsid w:val="64B4D838"/>
    <w:rsid w:val="64BB0605"/>
    <w:rsid w:val="64BD8529"/>
    <w:rsid w:val="64BF87DD"/>
    <w:rsid w:val="64C03B4F"/>
    <w:rsid w:val="64C21E68"/>
    <w:rsid w:val="64CE6AE8"/>
    <w:rsid w:val="64DE87D6"/>
    <w:rsid w:val="64E378F1"/>
    <w:rsid w:val="64EAF652"/>
    <w:rsid w:val="64ECE2D3"/>
    <w:rsid w:val="64F6D342"/>
    <w:rsid w:val="64FAA4DD"/>
    <w:rsid w:val="64FD131D"/>
    <w:rsid w:val="65040AAF"/>
    <w:rsid w:val="65141176"/>
    <w:rsid w:val="6514F27E"/>
    <w:rsid w:val="65152D75"/>
    <w:rsid w:val="652D3E9A"/>
    <w:rsid w:val="65305B73"/>
    <w:rsid w:val="65392691"/>
    <w:rsid w:val="653A3D7B"/>
    <w:rsid w:val="6541972F"/>
    <w:rsid w:val="656FED1A"/>
    <w:rsid w:val="657CDD2F"/>
    <w:rsid w:val="657D10DC"/>
    <w:rsid w:val="658FF039"/>
    <w:rsid w:val="65911A6C"/>
    <w:rsid w:val="659E2939"/>
    <w:rsid w:val="65AB14F0"/>
    <w:rsid w:val="65B3B2C0"/>
    <w:rsid w:val="65B4FF82"/>
    <w:rsid w:val="65B97A64"/>
    <w:rsid w:val="65C44B9A"/>
    <w:rsid w:val="65CBED79"/>
    <w:rsid w:val="65D1AD42"/>
    <w:rsid w:val="65DFDE82"/>
    <w:rsid w:val="65ECA0F7"/>
    <w:rsid w:val="65FB033F"/>
    <w:rsid w:val="65FDC4E4"/>
    <w:rsid w:val="660D0B6A"/>
    <w:rsid w:val="660FF478"/>
    <w:rsid w:val="661449E1"/>
    <w:rsid w:val="662673DE"/>
    <w:rsid w:val="66292C89"/>
    <w:rsid w:val="662D3E47"/>
    <w:rsid w:val="66636FC5"/>
    <w:rsid w:val="66638F46"/>
    <w:rsid w:val="6663ED6F"/>
    <w:rsid w:val="66644F2D"/>
    <w:rsid w:val="6667CBF2"/>
    <w:rsid w:val="666AEABA"/>
    <w:rsid w:val="6673F838"/>
    <w:rsid w:val="668C7941"/>
    <w:rsid w:val="668DB3AB"/>
    <w:rsid w:val="66A22EAA"/>
    <w:rsid w:val="66A35C3A"/>
    <w:rsid w:val="66BA8BE5"/>
    <w:rsid w:val="66D0DB48"/>
    <w:rsid w:val="66D9ADCB"/>
    <w:rsid w:val="66E00456"/>
    <w:rsid w:val="66E63A02"/>
    <w:rsid w:val="66E93E58"/>
    <w:rsid w:val="66EC9943"/>
    <w:rsid w:val="66EFE852"/>
    <w:rsid w:val="66F8BDEE"/>
    <w:rsid w:val="6707B987"/>
    <w:rsid w:val="6714C626"/>
    <w:rsid w:val="67188AE0"/>
    <w:rsid w:val="671DE8F2"/>
    <w:rsid w:val="67220048"/>
    <w:rsid w:val="672CEACD"/>
    <w:rsid w:val="673E13E3"/>
    <w:rsid w:val="67420A71"/>
    <w:rsid w:val="674B38B7"/>
    <w:rsid w:val="6755E1E0"/>
    <w:rsid w:val="676D89A8"/>
    <w:rsid w:val="67790E96"/>
    <w:rsid w:val="677A8A50"/>
    <w:rsid w:val="677AB2E6"/>
    <w:rsid w:val="6785037C"/>
    <w:rsid w:val="678C3A90"/>
    <w:rsid w:val="6798C8E2"/>
    <w:rsid w:val="679B3307"/>
    <w:rsid w:val="679E4954"/>
    <w:rsid w:val="67A596BF"/>
    <w:rsid w:val="67B0888F"/>
    <w:rsid w:val="67B5E8CD"/>
    <w:rsid w:val="67C15192"/>
    <w:rsid w:val="67C2F4D5"/>
    <w:rsid w:val="67CD928E"/>
    <w:rsid w:val="67CE8F1F"/>
    <w:rsid w:val="67ECEEED"/>
    <w:rsid w:val="67F4712F"/>
    <w:rsid w:val="6800D51C"/>
    <w:rsid w:val="68028DD1"/>
    <w:rsid w:val="6803562D"/>
    <w:rsid w:val="6803EE39"/>
    <w:rsid w:val="680CACC7"/>
    <w:rsid w:val="68155036"/>
    <w:rsid w:val="68221915"/>
    <w:rsid w:val="6833321A"/>
    <w:rsid w:val="683C3147"/>
    <w:rsid w:val="6850190B"/>
    <w:rsid w:val="6854C7B7"/>
    <w:rsid w:val="6863D0C0"/>
    <w:rsid w:val="686CC12E"/>
    <w:rsid w:val="68729D74"/>
    <w:rsid w:val="687FB0FC"/>
    <w:rsid w:val="68938B56"/>
    <w:rsid w:val="68ABF0D2"/>
    <w:rsid w:val="68AD76B3"/>
    <w:rsid w:val="68B28C4E"/>
    <w:rsid w:val="68B36B0E"/>
    <w:rsid w:val="68D71E69"/>
    <w:rsid w:val="68DBA896"/>
    <w:rsid w:val="68E12255"/>
    <w:rsid w:val="68EC7980"/>
    <w:rsid w:val="68EE2C6E"/>
    <w:rsid w:val="68EEC9AE"/>
    <w:rsid w:val="68F356E7"/>
    <w:rsid w:val="68F94364"/>
    <w:rsid w:val="68FB3AF0"/>
    <w:rsid w:val="68FD2161"/>
    <w:rsid w:val="6902E32C"/>
    <w:rsid w:val="6904E7BD"/>
    <w:rsid w:val="690A8BD5"/>
    <w:rsid w:val="6911885D"/>
    <w:rsid w:val="69143D74"/>
    <w:rsid w:val="692B9DBE"/>
    <w:rsid w:val="692C1243"/>
    <w:rsid w:val="69347188"/>
    <w:rsid w:val="693EF0B0"/>
    <w:rsid w:val="69415E0E"/>
    <w:rsid w:val="694676D2"/>
    <w:rsid w:val="6962BE57"/>
    <w:rsid w:val="6978511B"/>
    <w:rsid w:val="698B0EBE"/>
    <w:rsid w:val="698ED05E"/>
    <w:rsid w:val="699A8C29"/>
    <w:rsid w:val="69B10856"/>
    <w:rsid w:val="69B204C2"/>
    <w:rsid w:val="69B4FA7B"/>
    <w:rsid w:val="69B67637"/>
    <w:rsid w:val="69BE09BD"/>
    <w:rsid w:val="69C6ED30"/>
    <w:rsid w:val="69CDD128"/>
    <w:rsid w:val="69CDDC67"/>
    <w:rsid w:val="69D671A4"/>
    <w:rsid w:val="69D73167"/>
    <w:rsid w:val="69E9EA42"/>
    <w:rsid w:val="69F71285"/>
    <w:rsid w:val="69F7A0B2"/>
    <w:rsid w:val="6A09DE70"/>
    <w:rsid w:val="6A0FC840"/>
    <w:rsid w:val="6A1B7D1B"/>
    <w:rsid w:val="6A1EEAB5"/>
    <w:rsid w:val="6A21C899"/>
    <w:rsid w:val="6A31B7FF"/>
    <w:rsid w:val="6A3557EA"/>
    <w:rsid w:val="6A39C088"/>
    <w:rsid w:val="6A42AE5C"/>
    <w:rsid w:val="6A55D78F"/>
    <w:rsid w:val="6A59FE1C"/>
    <w:rsid w:val="6A62405D"/>
    <w:rsid w:val="6A728BCA"/>
    <w:rsid w:val="6A895F29"/>
    <w:rsid w:val="6A972748"/>
    <w:rsid w:val="6A9729C8"/>
    <w:rsid w:val="6A99095A"/>
    <w:rsid w:val="6AA7829A"/>
    <w:rsid w:val="6AA87BC0"/>
    <w:rsid w:val="6AAB313A"/>
    <w:rsid w:val="6AAFF919"/>
    <w:rsid w:val="6AB4234D"/>
    <w:rsid w:val="6AB5F8C7"/>
    <w:rsid w:val="6AB89C86"/>
    <w:rsid w:val="6AB97F99"/>
    <w:rsid w:val="6ACE92FB"/>
    <w:rsid w:val="6AD6D7E7"/>
    <w:rsid w:val="6ADF7A3B"/>
    <w:rsid w:val="6AE2810A"/>
    <w:rsid w:val="6AF840F6"/>
    <w:rsid w:val="6AFAED9E"/>
    <w:rsid w:val="6B1108B9"/>
    <w:rsid w:val="6B2E8357"/>
    <w:rsid w:val="6B2F2E92"/>
    <w:rsid w:val="6B35BEA6"/>
    <w:rsid w:val="6B39614D"/>
    <w:rsid w:val="6B48BDDB"/>
    <w:rsid w:val="6B4C6652"/>
    <w:rsid w:val="6B4F3973"/>
    <w:rsid w:val="6B597326"/>
    <w:rsid w:val="6B5F362B"/>
    <w:rsid w:val="6B635A09"/>
    <w:rsid w:val="6B6EFE87"/>
    <w:rsid w:val="6B73867B"/>
    <w:rsid w:val="6B766B8A"/>
    <w:rsid w:val="6B8DC88F"/>
    <w:rsid w:val="6B905365"/>
    <w:rsid w:val="6BD3B567"/>
    <w:rsid w:val="6BE1B7A1"/>
    <w:rsid w:val="6BE7A3FC"/>
    <w:rsid w:val="6BEA566C"/>
    <w:rsid w:val="6BEC9C58"/>
    <w:rsid w:val="6BF88476"/>
    <w:rsid w:val="6BFB47A0"/>
    <w:rsid w:val="6C127515"/>
    <w:rsid w:val="6C250E25"/>
    <w:rsid w:val="6C275E7A"/>
    <w:rsid w:val="6C3234BC"/>
    <w:rsid w:val="6C347ACC"/>
    <w:rsid w:val="6C37D3C8"/>
    <w:rsid w:val="6C3CC470"/>
    <w:rsid w:val="6C4DC31F"/>
    <w:rsid w:val="6C52D9C6"/>
    <w:rsid w:val="6C64AECA"/>
    <w:rsid w:val="6C660B13"/>
    <w:rsid w:val="6C6A4FBD"/>
    <w:rsid w:val="6C6B37C1"/>
    <w:rsid w:val="6C6C1DBA"/>
    <w:rsid w:val="6C7A5690"/>
    <w:rsid w:val="6C7ACAC5"/>
    <w:rsid w:val="6C7FC72F"/>
    <w:rsid w:val="6C80C8EE"/>
    <w:rsid w:val="6C9C12EE"/>
    <w:rsid w:val="6CAA2AB0"/>
    <w:rsid w:val="6CB1CDD6"/>
    <w:rsid w:val="6CB224F9"/>
    <w:rsid w:val="6CBC5007"/>
    <w:rsid w:val="6CC26602"/>
    <w:rsid w:val="6CC3BF5C"/>
    <w:rsid w:val="6CC6BCD7"/>
    <w:rsid w:val="6CC89BCF"/>
    <w:rsid w:val="6CDF8120"/>
    <w:rsid w:val="6CF4E52D"/>
    <w:rsid w:val="6CF96A25"/>
    <w:rsid w:val="6D05646E"/>
    <w:rsid w:val="6D0C642E"/>
    <w:rsid w:val="6D11B5F7"/>
    <w:rsid w:val="6D275F6F"/>
    <w:rsid w:val="6D331451"/>
    <w:rsid w:val="6D4B4584"/>
    <w:rsid w:val="6D5A4DBC"/>
    <w:rsid w:val="6D772E54"/>
    <w:rsid w:val="6D904831"/>
    <w:rsid w:val="6DA0025B"/>
    <w:rsid w:val="6DC38A9A"/>
    <w:rsid w:val="6DC4133E"/>
    <w:rsid w:val="6DC81390"/>
    <w:rsid w:val="6DC9982F"/>
    <w:rsid w:val="6DEDC93F"/>
    <w:rsid w:val="6DEFB557"/>
    <w:rsid w:val="6E29CD38"/>
    <w:rsid w:val="6E2AB7B2"/>
    <w:rsid w:val="6E2C67FB"/>
    <w:rsid w:val="6E3253EB"/>
    <w:rsid w:val="6E5277D7"/>
    <w:rsid w:val="6E5B2BA6"/>
    <w:rsid w:val="6E67DFFD"/>
    <w:rsid w:val="6E6E8CF6"/>
    <w:rsid w:val="6E76F45E"/>
    <w:rsid w:val="6E7A0114"/>
    <w:rsid w:val="6E7BC874"/>
    <w:rsid w:val="6E829A0D"/>
    <w:rsid w:val="6E931B52"/>
    <w:rsid w:val="6E935AB7"/>
    <w:rsid w:val="6EA04E71"/>
    <w:rsid w:val="6EB07FBA"/>
    <w:rsid w:val="6EB453FA"/>
    <w:rsid w:val="6EB8619B"/>
    <w:rsid w:val="6EB90971"/>
    <w:rsid w:val="6EC3F78F"/>
    <w:rsid w:val="6EC57806"/>
    <w:rsid w:val="6ECF1499"/>
    <w:rsid w:val="6ECF2CD3"/>
    <w:rsid w:val="6ECF4E93"/>
    <w:rsid w:val="6ED042E7"/>
    <w:rsid w:val="6ED4DFF5"/>
    <w:rsid w:val="6EDF3650"/>
    <w:rsid w:val="6EE68752"/>
    <w:rsid w:val="6EF0D988"/>
    <w:rsid w:val="6EF21C79"/>
    <w:rsid w:val="6EFC3AA4"/>
    <w:rsid w:val="6F0204E8"/>
    <w:rsid w:val="6F0D680A"/>
    <w:rsid w:val="6F13618E"/>
    <w:rsid w:val="6F16F679"/>
    <w:rsid w:val="6F1D7313"/>
    <w:rsid w:val="6F254C69"/>
    <w:rsid w:val="6F329CFE"/>
    <w:rsid w:val="6F40665E"/>
    <w:rsid w:val="6F4A3B0B"/>
    <w:rsid w:val="6F51C4C8"/>
    <w:rsid w:val="6F5C3075"/>
    <w:rsid w:val="6F618C87"/>
    <w:rsid w:val="6F67EB0F"/>
    <w:rsid w:val="6F7E4DCB"/>
    <w:rsid w:val="6F9618C4"/>
    <w:rsid w:val="6F9AE16F"/>
    <w:rsid w:val="6FA155C4"/>
    <w:rsid w:val="6FACE5A3"/>
    <w:rsid w:val="6FB0FE06"/>
    <w:rsid w:val="6FB2B7AC"/>
    <w:rsid w:val="6FB67EC0"/>
    <w:rsid w:val="6FB91931"/>
    <w:rsid w:val="6FBAC098"/>
    <w:rsid w:val="6FC2DF35"/>
    <w:rsid w:val="6FD2A885"/>
    <w:rsid w:val="6FDCFC59"/>
    <w:rsid w:val="6FDFE285"/>
    <w:rsid w:val="6FE10204"/>
    <w:rsid w:val="6FF0789E"/>
    <w:rsid w:val="6FFF58EC"/>
    <w:rsid w:val="7003C772"/>
    <w:rsid w:val="7005FEAF"/>
    <w:rsid w:val="700AA7A0"/>
    <w:rsid w:val="700D6F78"/>
    <w:rsid w:val="700E62C1"/>
    <w:rsid w:val="700F0C18"/>
    <w:rsid w:val="701E798B"/>
    <w:rsid w:val="70203D80"/>
    <w:rsid w:val="702ACE01"/>
    <w:rsid w:val="703F01B6"/>
    <w:rsid w:val="7040AD28"/>
    <w:rsid w:val="7056809D"/>
    <w:rsid w:val="7056BD8D"/>
    <w:rsid w:val="7058DA01"/>
    <w:rsid w:val="70669CF8"/>
    <w:rsid w:val="7074C4A5"/>
    <w:rsid w:val="7077F1A5"/>
    <w:rsid w:val="70899EDB"/>
    <w:rsid w:val="708AD9A0"/>
    <w:rsid w:val="708DF00F"/>
    <w:rsid w:val="70910248"/>
    <w:rsid w:val="709F5EEA"/>
    <w:rsid w:val="70AC962F"/>
    <w:rsid w:val="70ACE41E"/>
    <w:rsid w:val="70BE3EA9"/>
    <w:rsid w:val="70C67EB9"/>
    <w:rsid w:val="70CB93B4"/>
    <w:rsid w:val="70CFEEC9"/>
    <w:rsid w:val="70E3DB06"/>
    <w:rsid w:val="70E8833D"/>
    <w:rsid w:val="70F0EEC6"/>
    <w:rsid w:val="70F1743E"/>
    <w:rsid w:val="70F74B4E"/>
    <w:rsid w:val="70FD7E2B"/>
    <w:rsid w:val="7105063D"/>
    <w:rsid w:val="711AF0C3"/>
    <w:rsid w:val="712036E0"/>
    <w:rsid w:val="7121F89B"/>
    <w:rsid w:val="713713DB"/>
    <w:rsid w:val="713836A3"/>
    <w:rsid w:val="71465EE3"/>
    <w:rsid w:val="7148B1CF"/>
    <w:rsid w:val="714AD486"/>
    <w:rsid w:val="71503948"/>
    <w:rsid w:val="7153B913"/>
    <w:rsid w:val="71560239"/>
    <w:rsid w:val="7157D40E"/>
    <w:rsid w:val="7177F19B"/>
    <w:rsid w:val="7179C9D7"/>
    <w:rsid w:val="7181473F"/>
    <w:rsid w:val="71A0C55A"/>
    <w:rsid w:val="71A32A1C"/>
    <w:rsid w:val="71AABAC1"/>
    <w:rsid w:val="71AAC00B"/>
    <w:rsid w:val="71D41C6A"/>
    <w:rsid w:val="71D4DFB7"/>
    <w:rsid w:val="71D8B77F"/>
    <w:rsid w:val="71E336A0"/>
    <w:rsid w:val="71F2DA5A"/>
    <w:rsid w:val="71FD3A87"/>
    <w:rsid w:val="720663B8"/>
    <w:rsid w:val="720A4DEE"/>
    <w:rsid w:val="7213E86D"/>
    <w:rsid w:val="72148F33"/>
    <w:rsid w:val="722C870A"/>
    <w:rsid w:val="723DCDC8"/>
    <w:rsid w:val="7243A7AC"/>
    <w:rsid w:val="72482622"/>
    <w:rsid w:val="724AF615"/>
    <w:rsid w:val="724B29A4"/>
    <w:rsid w:val="724B5237"/>
    <w:rsid w:val="724C39EF"/>
    <w:rsid w:val="72509C34"/>
    <w:rsid w:val="725CF619"/>
    <w:rsid w:val="7274E494"/>
    <w:rsid w:val="7276C46F"/>
    <w:rsid w:val="727895A1"/>
    <w:rsid w:val="72794EDC"/>
    <w:rsid w:val="727BE76F"/>
    <w:rsid w:val="72833646"/>
    <w:rsid w:val="7285092D"/>
    <w:rsid w:val="7289ADAA"/>
    <w:rsid w:val="728A5402"/>
    <w:rsid w:val="7297CB6D"/>
    <w:rsid w:val="729E3F32"/>
    <w:rsid w:val="72B0E076"/>
    <w:rsid w:val="72B1A08B"/>
    <w:rsid w:val="72B34D06"/>
    <w:rsid w:val="72BD1FD0"/>
    <w:rsid w:val="72C114AA"/>
    <w:rsid w:val="72DF89A1"/>
    <w:rsid w:val="72E05FAF"/>
    <w:rsid w:val="72E0F744"/>
    <w:rsid w:val="72F410B6"/>
    <w:rsid w:val="72F917D6"/>
    <w:rsid w:val="7300E87E"/>
    <w:rsid w:val="73010AD4"/>
    <w:rsid w:val="73071338"/>
    <w:rsid w:val="732437AA"/>
    <w:rsid w:val="73257B15"/>
    <w:rsid w:val="734ACDFA"/>
    <w:rsid w:val="7388EAAE"/>
    <w:rsid w:val="738D7778"/>
    <w:rsid w:val="73951992"/>
    <w:rsid w:val="73964AB2"/>
    <w:rsid w:val="739AD70D"/>
    <w:rsid w:val="739CCF37"/>
    <w:rsid w:val="73AA52C6"/>
    <w:rsid w:val="73AA5D9D"/>
    <w:rsid w:val="73AE625E"/>
    <w:rsid w:val="73C26080"/>
    <w:rsid w:val="73C42EFB"/>
    <w:rsid w:val="73C4FFB1"/>
    <w:rsid w:val="73C640CB"/>
    <w:rsid w:val="73C768ED"/>
    <w:rsid w:val="73D7D8EF"/>
    <w:rsid w:val="73DB341C"/>
    <w:rsid w:val="73EA0582"/>
    <w:rsid w:val="73F3C234"/>
    <w:rsid w:val="73FE7FBF"/>
    <w:rsid w:val="73FF23E4"/>
    <w:rsid w:val="740FC487"/>
    <w:rsid w:val="7413E7A1"/>
    <w:rsid w:val="741619EB"/>
    <w:rsid w:val="74163245"/>
    <w:rsid w:val="7420B211"/>
    <w:rsid w:val="74215365"/>
    <w:rsid w:val="742D8EC3"/>
    <w:rsid w:val="743A7C08"/>
    <w:rsid w:val="74445F5D"/>
    <w:rsid w:val="74534CE4"/>
    <w:rsid w:val="74554F47"/>
    <w:rsid w:val="7455B567"/>
    <w:rsid w:val="7456B496"/>
    <w:rsid w:val="746DD99A"/>
    <w:rsid w:val="746F5D6F"/>
    <w:rsid w:val="74759FE3"/>
    <w:rsid w:val="747778D6"/>
    <w:rsid w:val="7477EF67"/>
    <w:rsid w:val="74877B4A"/>
    <w:rsid w:val="748E4E8A"/>
    <w:rsid w:val="7493479E"/>
    <w:rsid w:val="749CE5E4"/>
    <w:rsid w:val="74A30974"/>
    <w:rsid w:val="74B1C8BE"/>
    <w:rsid w:val="74B23172"/>
    <w:rsid w:val="74BA7625"/>
    <w:rsid w:val="74C107A3"/>
    <w:rsid w:val="74C83B36"/>
    <w:rsid w:val="74CE36C1"/>
    <w:rsid w:val="74D39DB2"/>
    <w:rsid w:val="74D88290"/>
    <w:rsid w:val="74F2C164"/>
    <w:rsid w:val="7502C92D"/>
    <w:rsid w:val="75049860"/>
    <w:rsid w:val="7508669A"/>
    <w:rsid w:val="750C036B"/>
    <w:rsid w:val="750E53BE"/>
    <w:rsid w:val="750F7572"/>
    <w:rsid w:val="751B9CCB"/>
    <w:rsid w:val="75200974"/>
    <w:rsid w:val="75246CF4"/>
    <w:rsid w:val="7530327D"/>
    <w:rsid w:val="7538EB53"/>
    <w:rsid w:val="754FD1D4"/>
    <w:rsid w:val="75520A0D"/>
    <w:rsid w:val="75522A9A"/>
    <w:rsid w:val="75577AAA"/>
    <w:rsid w:val="756348A0"/>
    <w:rsid w:val="7568AA3A"/>
    <w:rsid w:val="757071B0"/>
    <w:rsid w:val="7577AF3E"/>
    <w:rsid w:val="75784C19"/>
    <w:rsid w:val="75799EE2"/>
    <w:rsid w:val="757C953A"/>
    <w:rsid w:val="75846AD9"/>
    <w:rsid w:val="75ACE810"/>
    <w:rsid w:val="75B04B92"/>
    <w:rsid w:val="75B44C5A"/>
    <w:rsid w:val="75C02653"/>
    <w:rsid w:val="75CA9941"/>
    <w:rsid w:val="75CFE130"/>
    <w:rsid w:val="75E66BE7"/>
    <w:rsid w:val="75F7F1B3"/>
    <w:rsid w:val="75FC6959"/>
    <w:rsid w:val="760294A7"/>
    <w:rsid w:val="76069DFC"/>
    <w:rsid w:val="760AEDC0"/>
    <w:rsid w:val="760B2926"/>
    <w:rsid w:val="76346B64"/>
    <w:rsid w:val="76425D1D"/>
    <w:rsid w:val="764FCE41"/>
    <w:rsid w:val="76592D4D"/>
    <w:rsid w:val="765DBBDE"/>
    <w:rsid w:val="766CF355"/>
    <w:rsid w:val="76708772"/>
    <w:rsid w:val="767D422C"/>
    <w:rsid w:val="768B9E10"/>
    <w:rsid w:val="76973CAF"/>
    <w:rsid w:val="7699C445"/>
    <w:rsid w:val="76A013D8"/>
    <w:rsid w:val="76A553E9"/>
    <w:rsid w:val="76AF6BA5"/>
    <w:rsid w:val="76B3DD9A"/>
    <w:rsid w:val="76C26A06"/>
    <w:rsid w:val="76C72C19"/>
    <w:rsid w:val="76DD0801"/>
    <w:rsid w:val="76E38479"/>
    <w:rsid w:val="76E87DC4"/>
    <w:rsid w:val="77053154"/>
    <w:rsid w:val="770E8546"/>
    <w:rsid w:val="771AAE7B"/>
    <w:rsid w:val="771D46D9"/>
    <w:rsid w:val="7730D01E"/>
    <w:rsid w:val="7741D892"/>
    <w:rsid w:val="7742FDD5"/>
    <w:rsid w:val="7751076E"/>
    <w:rsid w:val="77535C5A"/>
    <w:rsid w:val="7753D7D9"/>
    <w:rsid w:val="77632635"/>
    <w:rsid w:val="777FC949"/>
    <w:rsid w:val="778272FD"/>
    <w:rsid w:val="778AADEE"/>
    <w:rsid w:val="779C7CA4"/>
    <w:rsid w:val="779F1407"/>
    <w:rsid w:val="77A2205C"/>
    <w:rsid w:val="77A75A3F"/>
    <w:rsid w:val="77B08DDD"/>
    <w:rsid w:val="77C42DB6"/>
    <w:rsid w:val="77C8DECD"/>
    <w:rsid w:val="77CAE1ED"/>
    <w:rsid w:val="77CC9FBF"/>
    <w:rsid w:val="77CD31E6"/>
    <w:rsid w:val="77DA962D"/>
    <w:rsid w:val="77E19526"/>
    <w:rsid w:val="77EE3D9D"/>
    <w:rsid w:val="78035C68"/>
    <w:rsid w:val="7807AA1B"/>
    <w:rsid w:val="780DBA58"/>
    <w:rsid w:val="780E5FD7"/>
    <w:rsid w:val="7812E7E6"/>
    <w:rsid w:val="78239B68"/>
    <w:rsid w:val="782559A9"/>
    <w:rsid w:val="78290BB5"/>
    <w:rsid w:val="78405D88"/>
    <w:rsid w:val="78593EFA"/>
    <w:rsid w:val="7860F550"/>
    <w:rsid w:val="786A95A6"/>
    <w:rsid w:val="787B44E2"/>
    <w:rsid w:val="787D2028"/>
    <w:rsid w:val="7888677B"/>
    <w:rsid w:val="7889A0D4"/>
    <w:rsid w:val="788DFBAA"/>
    <w:rsid w:val="788E2882"/>
    <w:rsid w:val="7895BB7A"/>
    <w:rsid w:val="789D1C1D"/>
    <w:rsid w:val="789FDC2D"/>
    <w:rsid w:val="78A4E7C9"/>
    <w:rsid w:val="78A6E385"/>
    <w:rsid w:val="78AF736D"/>
    <w:rsid w:val="78B9A13C"/>
    <w:rsid w:val="78BCC878"/>
    <w:rsid w:val="78C144C3"/>
    <w:rsid w:val="78C96CA0"/>
    <w:rsid w:val="78CCFB8D"/>
    <w:rsid w:val="79135D13"/>
    <w:rsid w:val="79157BAE"/>
    <w:rsid w:val="7915945B"/>
    <w:rsid w:val="791EB8FC"/>
    <w:rsid w:val="792BE2A1"/>
    <w:rsid w:val="792CB4A4"/>
    <w:rsid w:val="79338AB1"/>
    <w:rsid w:val="793434EB"/>
    <w:rsid w:val="79404672"/>
    <w:rsid w:val="79450131"/>
    <w:rsid w:val="795100DF"/>
    <w:rsid w:val="79515E72"/>
    <w:rsid w:val="7953AD64"/>
    <w:rsid w:val="795EA1D8"/>
    <w:rsid w:val="795EC16E"/>
    <w:rsid w:val="7968FD72"/>
    <w:rsid w:val="796A5941"/>
    <w:rsid w:val="796CCA7A"/>
    <w:rsid w:val="79745641"/>
    <w:rsid w:val="79763C3D"/>
    <w:rsid w:val="797AF75C"/>
    <w:rsid w:val="79856DC5"/>
    <w:rsid w:val="79920EC9"/>
    <w:rsid w:val="799BB057"/>
    <w:rsid w:val="799D1A2A"/>
    <w:rsid w:val="79BBADEF"/>
    <w:rsid w:val="79C1EFC2"/>
    <w:rsid w:val="79C27A39"/>
    <w:rsid w:val="79CCCAF1"/>
    <w:rsid w:val="79D1872C"/>
    <w:rsid w:val="79E1ED01"/>
    <w:rsid w:val="79E46917"/>
    <w:rsid w:val="79E73D77"/>
    <w:rsid w:val="79F10F7F"/>
    <w:rsid w:val="79F1A8E7"/>
    <w:rsid w:val="79F3A389"/>
    <w:rsid w:val="79F4DB18"/>
    <w:rsid w:val="79F8FFFA"/>
    <w:rsid w:val="7A0125C5"/>
    <w:rsid w:val="7A0F7C9C"/>
    <w:rsid w:val="7A10823A"/>
    <w:rsid w:val="7A128936"/>
    <w:rsid w:val="7A132D0F"/>
    <w:rsid w:val="7A19BC3E"/>
    <w:rsid w:val="7A21E751"/>
    <w:rsid w:val="7A2467E7"/>
    <w:rsid w:val="7A3816FA"/>
    <w:rsid w:val="7A3A6581"/>
    <w:rsid w:val="7A65D11D"/>
    <w:rsid w:val="7A664816"/>
    <w:rsid w:val="7A6B40D2"/>
    <w:rsid w:val="7A71640C"/>
    <w:rsid w:val="7A778913"/>
    <w:rsid w:val="7A7B2777"/>
    <w:rsid w:val="7A7D2626"/>
    <w:rsid w:val="7A92A71E"/>
    <w:rsid w:val="7A96D41B"/>
    <w:rsid w:val="7AA6E478"/>
    <w:rsid w:val="7AAB67D2"/>
    <w:rsid w:val="7AAD9771"/>
    <w:rsid w:val="7AAFFF93"/>
    <w:rsid w:val="7ABB6133"/>
    <w:rsid w:val="7ABB8FCA"/>
    <w:rsid w:val="7ABE2658"/>
    <w:rsid w:val="7ABEF5F0"/>
    <w:rsid w:val="7ACF1066"/>
    <w:rsid w:val="7AD22C79"/>
    <w:rsid w:val="7ADFB95D"/>
    <w:rsid w:val="7AE6C9E2"/>
    <w:rsid w:val="7AE7015B"/>
    <w:rsid w:val="7AFE59A6"/>
    <w:rsid w:val="7B0DBDD4"/>
    <w:rsid w:val="7B2823C1"/>
    <w:rsid w:val="7B2D7253"/>
    <w:rsid w:val="7B35D84E"/>
    <w:rsid w:val="7B487772"/>
    <w:rsid w:val="7B4DD3B8"/>
    <w:rsid w:val="7B4E2C4E"/>
    <w:rsid w:val="7B52BEB6"/>
    <w:rsid w:val="7B53D2F3"/>
    <w:rsid w:val="7B5AA959"/>
    <w:rsid w:val="7B6139CA"/>
    <w:rsid w:val="7B64F782"/>
    <w:rsid w:val="7B6E0B72"/>
    <w:rsid w:val="7B829B27"/>
    <w:rsid w:val="7B86C0FC"/>
    <w:rsid w:val="7B978BF8"/>
    <w:rsid w:val="7BA70C4C"/>
    <w:rsid w:val="7BAA90C3"/>
    <w:rsid w:val="7BAED6BA"/>
    <w:rsid w:val="7BC0BCE4"/>
    <w:rsid w:val="7BC1BEE8"/>
    <w:rsid w:val="7BCE7CE7"/>
    <w:rsid w:val="7BD23141"/>
    <w:rsid w:val="7BDD528A"/>
    <w:rsid w:val="7BE19E0C"/>
    <w:rsid w:val="7BF8FF50"/>
    <w:rsid w:val="7BFAC68B"/>
    <w:rsid w:val="7BFBFAC5"/>
    <w:rsid w:val="7BFDF7D9"/>
    <w:rsid w:val="7C05ABEA"/>
    <w:rsid w:val="7C0F140A"/>
    <w:rsid w:val="7C12023D"/>
    <w:rsid w:val="7C141453"/>
    <w:rsid w:val="7C2052C6"/>
    <w:rsid w:val="7C2EEE94"/>
    <w:rsid w:val="7C37A384"/>
    <w:rsid w:val="7C54C61F"/>
    <w:rsid w:val="7C68B5D0"/>
    <w:rsid w:val="7C74B122"/>
    <w:rsid w:val="7C8C983E"/>
    <w:rsid w:val="7CA26BD1"/>
    <w:rsid w:val="7CA4C19F"/>
    <w:rsid w:val="7CA80A4F"/>
    <w:rsid w:val="7CA8D0BC"/>
    <w:rsid w:val="7CAB5A11"/>
    <w:rsid w:val="7CB8E875"/>
    <w:rsid w:val="7CC1186C"/>
    <w:rsid w:val="7CC467BE"/>
    <w:rsid w:val="7CC53DBE"/>
    <w:rsid w:val="7CD37254"/>
    <w:rsid w:val="7CD7CB17"/>
    <w:rsid w:val="7CD8D8A2"/>
    <w:rsid w:val="7CD9FF2F"/>
    <w:rsid w:val="7CDA4481"/>
    <w:rsid w:val="7CE4BD31"/>
    <w:rsid w:val="7CEC3597"/>
    <w:rsid w:val="7D0377AB"/>
    <w:rsid w:val="7D0B24CD"/>
    <w:rsid w:val="7D28581E"/>
    <w:rsid w:val="7D2B3E30"/>
    <w:rsid w:val="7D3328D1"/>
    <w:rsid w:val="7D357DFE"/>
    <w:rsid w:val="7D36CAA6"/>
    <w:rsid w:val="7D3DB076"/>
    <w:rsid w:val="7D477619"/>
    <w:rsid w:val="7D561E98"/>
    <w:rsid w:val="7D5B3559"/>
    <w:rsid w:val="7D63DE78"/>
    <w:rsid w:val="7D6C7136"/>
    <w:rsid w:val="7D6D12D6"/>
    <w:rsid w:val="7D762518"/>
    <w:rsid w:val="7D943AE1"/>
    <w:rsid w:val="7D99DB22"/>
    <w:rsid w:val="7DA1A720"/>
    <w:rsid w:val="7DA996C1"/>
    <w:rsid w:val="7DAE175E"/>
    <w:rsid w:val="7DB07541"/>
    <w:rsid w:val="7DB43A01"/>
    <w:rsid w:val="7DB8C316"/>
    <w:rsid w:val="7DBB3668"/>
    <w:rsid w:val="7DBEC9A2"/>
    <w:rsid w:val="7DC56B35"/>
    <w:rsid w:val="7DD057DD"/>
    <w:rsid w:val="7DE4725A"/>
    <w:rsid w:val="7DF5D4CE"/>
    <w:rsid w:val="7E11C26C"/>
    <w:rsid w:val="7E28580A"/>
    <w:rsid w:val="7E3D4C81"/>
    <w:rsid w:val="7E4105BB"/>
    <w:rsid w:val="7E427512"/>
    <w:rsid w:val="7E526AD6"/>
    <w:rsid w:val="7E604641"/>
    <w:rsid w:val="7E778AC3"/>
    <w:rsid w:val="7E7A7315"/>
    <w:rsid w:val="7E8AF16C"/>
    <w:rsid w:val="7E904BA7"/>
    <w:rsid w:val="7E95D5B2"/>
    <w:rsid w:val="7EA96255"/>
    <w:rsid w:val="7EA9DDF0"/>
    <w:rsid w:val="7EAAB33B"/>
    <w:rsid w:val="7EBE7996"/>
    <w:rsid w:val="7EC1F261"/>
    <w:rsid w:val="7EC36F6E"/>
    <w:rsid w:val="7ECDACEB"/>
    <w:rsid w:val="7EFA6BCD"/>
    <w:rsid w:val="7EFDDE62"/>
    <w:rsid w:val="7F01EA50"/>
    <w:rsid w:val="7F09C345"/>
    <w:rsid w:val="7F0C50D9"/>
    <w:rsid w:val="7F16A9CE"/>
    <w:rsid w:val="7F1A437D"/>
    <w:rsid w:val="7F1D4DC9"/>
    <w:rsid w:val="7F220F12"/>
    <w:rsid w:val="7F274918"/>
    <w:rsid w:val="7F3E3E07"/>
    <w:rsid w:val="7F4460B3"/>
    <w:rsid w:val="7F457386"/>
    <w:rsid w:val="7F4D06DA"/>
    <w:rsid w:val="7F4EDF3A"/>
    <w:rsid w:val="7F5502A1"/>
    <w:rsid w:val="7F583101"/>
    <w:rsid w:val="7F59CBC0"/>
    <w:rsid w:val="7F5B622B"/>
    <w:rsid w:val="7F5C4010"/>
    <w:rsid w:val="7F5E96FC"/>
    <w:rsid w:val="7F64A794"/>
    <w:rsid w:val="7F6A82CF"/>
    <w:rsid w:val="7F6AD37C"/>
    <w:rsid w:val="7F7E561E"/>
    <w:rsid w:val="7F8144C0"/>
    <w:rsid w:val="7F874133"/>
    <w:rsid w:val="7F8CE1A7"/>
    <w:rsid w:val="7F8D3CD6"/>
    <w:rsid w:val="7F8E1531"/>
    <w:rsid w:val="7F9BA7EA"/>
    <w:rsid w:val="7FAA7222"/>
    <w:rsid w:val="7FAC77C9"/>
    <w:rsid w:val="7FAD0795"/>
    <w:rsid w:val="7FBD67C0"/>
    <w:rsid w:val="7FC759E5"/>
    <w:rsid w:val="7FC8E5A5"/>
    <w:rsid w:val="7FD3ECD0"/>
    <w:rsid w:val="7FDED2DA"/>
    <w:rsid w:val="7FE46DD0"/>
    <w:rsid w:val="7FE71561"/>
    <w:rsid w:val="7FE7E424"/>
    <w:rsid w:val="7FF684DE"/>
    <w:rsid w:val="7FFBE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6C9FA"/>
  <w15:docId w15:val="{520EF9DC-1F1C-4026-8756-388D910B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67ECEEED"/>
    <w:pPr>
      <w:spacing w:line="240" w:lineRule="atLeast"/>
    </w:pPr>
    <w:rPr>
      <w:rFonts w:ascii="Verdana" w:hAnsi="Verdana"/>
      <w:sz w:val="18"/>
      <w:szCs w:val="18"/>
    </w:rPr>
  </w:style>
  <w:style w:type="paragraph" w:styleId="Kop1">
    <w:name w:val="heading 1"/>
    <w:basedOn w:val="Standaard"/>
    <w:next w:val="Standaard"/>
    <w:link w:val="Kop1Char"/>
    <w:uiPriority w:val="1"/>
    <w:qFormat/>
    <w:rsid w:val="67ECEEED"/>
    <w:pPr>
      <w:pageBreakBefore/>
      <w:numPr>
        <w:numId w:val="6"/>
      </w:numPr>
      <w:spacing w:before="360" w:after="480"/>
      <w:outlineLvl w:val="0"/>
    </w:pPr>
    <w:rPr>
      <w:b/>
      <w:bCs/>
      <w:noProof/>
      <w:sz w:val="24"/>
      <w:szCs w:val="24"/>
    </w:rPr>
  </w:style>
  <w:style w:type="paragraph" w:styleId="Kop2">
    <w:name w:val="heading 2"/>
    <w:basedOn w:val="Standaard"/>
    <w:next w:val="Standaard"/>
    <w:link w:val="Kop2Char"/>
    <w:uiPriority w:val="1"/>
    <w:qFormat/>
    <w:rsid w:val="67ECEEED"/>
    <w:pPr>
      <w:keepNext/>
      <w:numPr>
        <w:ilvl w:val="1"/>
        <w:numId w:val="6"/>
      </w:numPr>
      <w:tabs>
        <w:tab w:val="left" w:pos="993"/>
      </w:tabs>
      <w:spacing w:before="360" w:after="240"/>
      <w:outlineLvl w:val="1"/>
    </w:pPr>
    <w:rPr>
      <w:b/>
      <w:bCs/>
      <w:sz w:val="22"/>
      <w:szCs w:val="22"/>
    </w:rPr>
  </w:style>
  <w:style w:type="paragraph" w:styleId="Kop3">
    <w:name w:val="heading 3"/>
    <w:basedOn w:val="Standaard"/>
    <w:next w:val="Standaard"/>
    <w:uiPriority w:val="1"/>
    <w:qFormat/>
    <w:rsid w:val="67ECEEED"/>
    <w:pPr>
      <w:keepNext/>
      <w:numPr>
        <w:ilvl w:val="2"/>
        <w:numId w:val="11"/>
      </w:numPr>
      <w:spacing w:before="240" w:after="240"/>
      <w:outlineLvl w:val="2"/>
    </w:pPr>
    <w:rPr>
      <w:b/>
      <w:bCs/>
      <w:noProof/>
    </w:rPr>
  </w:style>
  <w:style w:type="paragraph" w:styleId="Kop4">
    <w:name w:val="heading 4"/>
    <w:basedOn w:val="Standaard"/>
    <w:next w:val="Standaard"/>
    <w:link w:val="Kop4Char"/>
    <w:uiPriority w:val="1"/>
    <w:qFormat/>
    <w:rsid w:val="67ECEEED"/>
    <w:pPr>
      <w:keepNext/>
      <w:numPr>
        <w:ilvl w:val="3"/>
        <w:numId w:val="6"/>
      </w:numPr>
      <w:tabs>
        <w:tab w:val="left" w:pos="3828"/>
      </w:tabs>
      <w:spacing w:before="240" w:after="120"/>
      <w:outlineLvl w:val="3"/>
    </w:pPr>
    <w:rPr>
      <w:b/>
      <w:bCs/>
      <w:noProof/>
    </w:rPr>
  </w:style>
  <w:style w:type="paragraph" w:styleId="Kop5">
    <w:name w:val="heading 5"/>
    <w:basedOn w:val="Standaard"/>
    <w:next w:val="Standaard"/>
    <w:uiPriority w:val="1"/>
    <w:qFormat/>
    <w:rsid w:val="67ECEEED"/>
    <w:pPr>
      <w:outlineLvl w:val="4"/>
    </w:pPr>
    <w:rPr>
      <w:b/>
      <w:bCs/>
    </w:rPr>
  </w:style>
  <w:style w:type="paragraph" w:styleId="Kop6">
    <w:name w:val="heading 6"/>
    <w:basedOn w:val="Standaard"/>
    <w:next w:val="Standaardinspringing"/>
    <w:uiPriority w:val="1"/>
    <w:qFormat/>
    <w:rsid w:val="67ECEEED"/>
    <w:pPr>
      <w:outlineLvl w:val="5"/>
    </w:pPr>
    <w:rPr>
      <w:sz w:val="20"/>
      <w:szCs w:val="20"/>
      <w:u w:val="single"/>
    </w:rPr>
  </w:style>
  <w:style w:type="paragraph" w:styleId="Kop7">
    <w:name w:val="heading 7"/>
    <w:basedOn w:val="Standaard"/>
    <w:next w:val="Standaardinspringing"/>
    <w:uiPriority w:val="1"/>
    <w:qFormat/>
    <w:rsid w:val="67ECEEED"/>
    <w:pPr>
      <w:outlineLvl w:val="6"/>
    </w:pPr>
    <w:rPr>
      <w:i/>
      <w:iCs/>
      <w:sz w:val="20"/>
      <w:szCs w:val="20"/>
    </w:rPr>
  </w:style>
  <w:style w:type="paragraph" w:styleId="Kop8">
    <w:name w:val="heading 8"/>
    <w:basedOn w:val="Standaard"/>
    <w:next w:val="Standaardinspringing"/>
    <w:uiPriority w:val="1"/>
    <w:qFormat/>
    <w:rsid w:val="67ECEEED"/>
    <w:pPr>
      <w:outlineLvl w:val="7"/>
    </w:pPr>
    <w:rPr>
      <w:i/>
      <w:iCs/>
      <w:sz w:val="20"/>
      <w:szCs w:val="20"/>
    </w:rPr>
  </w:style>
  <w:style w:type="paragraph" w:styleId="Kop9">
    <w:name w:val="heading 9"/>
    <w:basedOn w:val="Standaard"/>
    <w:next w:val="Standaardinspringing"/>
    <w:uiPriority w:val="1"/>
    <w:qFormat/>
    <w:rsid w:val="67ECEEED"/>
    <w:pPr>
      <w:outlineLvl w:val="8"/>
    </w:pPr>
    <w:rPr>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basedOn w:val="Standaard"/>
    <w:uiPriority w:val="1"/>
    <w:rsid w:val="67ECEEED"/>
    <w:pPr>
      <w:ind w:left="714" w:hanging="357"/>
    </w:pPr>
  </w:style>
  <w:style w:type="paragraph" w:customStyle="1" w:styleId="Niveau3">
    <w:name w:val="Niveau 3"/>
    <w:basedOn w:val="Standaard"/>
    <w:uiPriority w:val="1"/>
    <w:rsid w:val="67ECEEED"/>
    <w:pPr>
      <w:ind w:left="1071" w:hanging="357"/>
    </w:pPr>
  </w:style>
  <w:style w:type="paragraph" w:customStyle="1" w:styleId="Niveau1">
    <w:name w:val="Niveau 1"/>
    <w:basedOn w:val="Standaard"/>
    <w:uiPriority w:val="1"/>
    <w:rsid w:val="67ECEEED"/>
    <w:pPr>
      <w:ind w:left="357" w:hanging="357"/>
    </w:pPr>
  </w:style>
  <w:style w:type="paragraph" w:customStyle="1" w:styleId="Niveau2">
    <w:name w:val="Niveau 2"/>
    <w:basedOn w:val="Standaard"/>
    <w:uiPriority w:val="1"/>
    <w:rsid w:val="67ECEEED"/>
    <w:pPr>
      <w:ind w:left="714" w:hanging="357"/>
    </w:pPr>
  </w:style>
  <w:style w:type="paragraph" w:styleId="Plattetekstinspringen">
    <w:name w:val="Body Text Indent"/>
    <w:basedOn w:val="Standaard"/>
    <w:uiPriority w:val="1"/>
    <w:rsid w:val="67ECEEED"/>
    <w:pPr>
      <w:ind w:left="708"/>
    </w:pPr>
  </w:style>
  <w:style w:type="paragraph" w:styleId="Plattetekstinspringen2">
    <w:name w:val="Body Text Indent 2"/>
    <w:basedOn w:val="Standaard"/>
    <w:next w:val="Standaard"/>
    <w:uiPriority w:val="1"/>
    <w:rsid w:val="67ECEEED"/>
    <w:pPr>
      <w:ind w:hanging="2268"/>
    </w:pPr>
    <w:rPr>
      <w:sz w:val="16"/>
      <w:szCs w:val="16"/>
    </w:rPr>
  </w:style>
  <w:style w:type="paragraph" w:styleId="Plattetekst">
    <w:name w:val="Body Text"/>
    <w:basedOn w:val="Standaard"/>
    <w:uiPriority w:val="1"/>
    <w:rsid w:val="67ECEEED"/>
    <w:rPr>
      <w:i/>
      <w:iCs/>
    </w:rPr>
  </w:style>
  <w:style w:type="paragraph" w:styleId="Plattetekst2">
    <w:name w:val="Body Text 2"/>
    <w:basedOn w:val="Standaard"/>
    <w:uiPriority w:val="1"/>
    <w:rsid w:val="67ECEEED"/>
    <w:pPr>
      <w:pBdr>
        <w:top w:val="single" w:sz="4" w:space="1" w:color="auto"/>
        <w:left w:val="single" w:sz="4" w:space="4" w:color="auto"/>
        <w:bottom w:val="single" w:sz="4" w:space="1" w:color="auto"/>
        <w:right w:val="single" w:sz="4" w:space="4" w:color="auto"/>
      </w:pBdr>
    </w:pPr>
    <w:rPr>
      <w:b/>
      <w:bCs/>
    </w:rPr>
  </w:style>
  <w:style w:type="paragraph" w:styleId="Koptekst">
    <w:name w:val="header"/>
    <w:basedOn w:val="Standaard"/>
    <w:uiPriority w:val="1"/>
    <w:rsid w:val="67ECEEED"/>
    <w:pPr>
      <w:pBdr>
        <w:bottom w:val="single" w:sz="4" w:space="1" w:color="auto"/>
      </w:pBdr>
      <w:tabs>
        <w:tab w:val="center" w:pos="4536"/>
        <w:tab w:val="right" w:pos="9072"/>
      </w:tabs>
    </w:pPr>
    <w:rPr>
      <w:sz w:val="16"/>
      <w:szCs w:val="16"/>
    </w:rPr>
  </w:style>
  <w:style w:type="paragraph" w:styleId="Voettekst">
    <w:name w:val="footer"/>
    <w:basedOn w:val="Standaard"/>
    <w:link w:val="VoettekstChar"/>
    <w:uiPriority w:val="99"/>
    <w:rsid w:val="67ECEEED"/>
    <w:pPr>
      <w:tabs>
        <w:tab w:val="center" w:pos="4536"/>
        <w:tab w:val="right" w:pos="9072"/>
      </w:tabs>
    </w:pPr>
    <w:rPr>
      <w:noProof/>
      <w:sz w:val="16"/>
      <w:szCs w:val="16"/>
    </w:rPr>
  </w:style>
  <w:style w:type="paragraph" w:styleId="Bijschrift">
    <w:name w:val="caption"/>
    <w:basedOn w:val="Standaard"/>
    <w:next w:val="Standaard"/>
    <w:uiPriority w:val="1"/>
    <w:qFormat/>
    <w:rsid w:val="67ECEEED"/>
    <w:pPr>
      <w:keepNext/>
      <w:keepLines/>
      <w:tabs>
        <w:tab w:val="left" w:pos="851"/>
      </w:tabs>
    </w:pPr>
    <w:rPr>
      <w:rFonts w:ascii="Tahoma" w:hAnsi="Tahoma"/>
      <w:noProof/>
      <w:sz w:val="16"/>
      <w:szCs w:val="16"/>
    </w:rPr>
  </w:style>
  <w:style w:type="paragraph" w:styleId="Documentstructuur">
    <w:name w:val="Document Map"/>
    <w:basedOn w:val="Standaard"/>
    <w:uiPriority w:val="1"/>
    <w:semiHidden/>
    <w:rsid w:val="67ECEEED"/>
    <w:pPr>
      <w:shd w:val="clear" w:color="auto" w:fill="000080"/>
    </w:pPr>
    <w:rPr>
      <w:rFonts w:ascii="Tahoma" w:hAnsi="Tahoma"/>
    </w:rPr>
  </w:style>
  <w:style w:type="paragraph" w:styleId="Inhopg1">
    <w:name w:val="toc 1"/>
    <w:basedOn w:val="Standaard"/>
    <w:next w:val="Standaard"/>
    <w:uiPriority w:val="39"/>
    <w:rsid w:val="67ECEEED"/>
    <w:pPr>
      <w:tabs>
        <w:tab w:val="left" w:pos="2268"/>
        <w:tab w:val="right" w:leader="dot" w:pos="9072"/>
      </w:tabs>
      <w:ind w:right="-416"/>
    </w:pPr>
    <w:rPr>
      <w:b/>
      <w:bCs/>
      <w:caps/>
      <w:noProof/>
      <w:sz w:val="20"/>
      <w:szCs w:val="20"/>
    </w:rPr>
  </w:style>
  <w:style w:type="paragraph" w:styleId="Inhopg2">
    <w:name w:val="toc 2"/>
    <w:basedOn w:val="Standaard"/>
    <w:next w:val="Standaard"/>
    <w:uiPriority w:val="39"/>
    <w:rsid w:val="67ECEEED"/>
    <w:pPr>
      <w:tabs>
        <w:tab w:val="left" w:pos="2268"/>
        <w:tab w:val="left" w:pos="2552"/>
        <w:tab w:val="right" w:leader="dot" w:pos="9072"/>
      </w:tabs>
      <w:ind w:left="2268" w:hanging="2030"/>
    </w:pPr>
    <w:rPr>
      <w:noProof/>
    </w:rPr>
  </w:style>
  <w:style w:type="paragraph" w:styleId="Inhopg3">
    <w:name w:val="toc 3"/>
    <w:basedOn w:val="Standaard"/>
    <w:next w:val="Standaard"/>
    <w:uiPriority w:val="39"/>
    <w:rsid w:val="67ECEEED"/>
    <w:pPr>
      <w:tabs>
        <w:tab w:val="left" w:pos="2268"/>
        <w:tab w:val="right" w:leader="dot" w:pos="9072"/>
      </w:tabs>
      <w:ind w:left="482"/>
    </w:pPr>
    <w:rPr>
      <w:noProof/>
    </w:rPr>
  </w:style>
  <w:style w:type="paragraph" w:styleId="Inhopg4">
    <w:name w:val="toc 4"/>
    <w:basedOn w:val="Standaard"/>
    <w:next w:val="Standaard"/>
    <w:uiPriority w:val="1"/>
    <w:semiHidden/>
    <w:rsid w:val="67ECEEED"/>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uiPriority w:val="1"/>
    <w:semiHidden/>
    <w:rsid w:val="67ECEEED"/>
    <w:pPr>
      <w:ind w:left="760"/>
    </w:pPr>
    <w:rPr>
      <w:rFonts w:ascii="Times New Roman" w:hAnsi="Times New Roman"/>
    </w:rPr>
  </w:style>
  <w:style w:type="paragraph" w:styleId="Inhopg6">
    <w:name w:val="toc 6"/>
    <w:basedOn w:val="Standaard"/>
    <w:next w:val="Standaard"/>
    <w:uiPriority w:val="1"/>
    <w:semiHidden/>
    <w:rsid w:val="67ECEEED"/>
    <w:pPr>
      <w:ind w:left="950"/>
    </w:pPr>
    <w:rPr>
      <w:rFonts w:ascii="Times New Roman" w:hAnsi="Times New Roman"/>
    </w:rPr>
  </w:style>
  <w:style w:type="paragraph" w:styleId="Inhopg7">
    <w:name w:val="toc 7"/>
    <w:basedOn w:val="Standaard"/>
    <w:next w:val="Standaard"/>
    <w:uiPriority w:val="1"/>
    <w:semiHidden/>
    <w:rsid w:val="67ECEEED"/>
    <w:pPr>
      <w:ind w:left="1140"/>
    </w:pPr>
    <w:rPr>
      <w:rFonts w:ascii="Times New Roman" w:hAnsi="Times New Roman"/>
    </w:rPr>
  </w:style>
  <w:style w:type="paragraph" w:styleId="Inhopg8">
    <w:name w:val="toc 8"/>
    <w:basedOn w:val="Standaard"/>
    <w:next w:val="Standaard"/>
    <w:uiPriority w:val="1"/>
    <w:semiHidden/>
    <w:rsid w:val="67ECEEED"/>
    <w:pPr>
      <w:ind w:left="1330"/>
    </w:pPr>
    <w:rPr>
      <w:rFonts w:ascii="Times New Roman" w:hAnsi="Times New Roman"/>
    </w:rPr>
  </w:style>
  <w:style w:type="paragraph" w:styleId="Inhopg9">
    <w:name w:val="toc 9"/>
    <w:basedOn w:val="Standaard"/>
    <w:next w:val="Standaard"/>
    <w:uiPriority w:val="1"/>
    <w:semiHidden/>
    <w:rsid w:val="67ECEEED"/>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uiPriority w:val="1"/>
    <w:semiHidden/>
    <w:rsid w:val="67ECEEED"/>
    <w:pPr>
      <w:ind w:left="190" w:hanging="190"/>
    </w:pPr>
  </w:style>
  <w:style w:type="paragraph" w:styleId="Indexkop">
    <w:name w:val="index heading"/>
    <w:basedOn w:val="Standaard"/>
    <w:next w:val="Index1"/>
    <w:uiPriority w:val="1"/>
    <w:semiHidden/>
    <w:rsid w:val="67ECEEED"/>
    <w:pPr>
      <w:spacing w:after="120"/>
    </w:pPr>
  </w:style>
  <w:style w:type="paragraph" w:styleId="Plattetekstinspringen3">
    <w:name w:val="Body Text Indent 3"/>
    <w:basedOn w:val="Standaard"/>
    <w:uiPriority w:val="1"/>
    <w:rsid w:val="67ECEEED"/>
    <w:pPr>
      <w:ind w:left="1418" w:hanging="1418"/>
    </w:pPr>
  </w:style>
  <w:style w:type="paragraph" w:styleId="Tekstzonderopmaak">
    <w:name w:val="Plain Text"/>
    <w:basedOn w:val="Standaard"/>
    <w:uiPriority w:val="1"/>
    <w:rsid w:val="67ECEEED"/>
    <w:rPr>
      <w:rFonts w:ascii="Courier New" w:hAnsi="Courier New"/>
      <w:sz w:val="20"/>
      <w:szCs w:val="20"/>
    </w:rPr>
  </w:style>
  <w:style w:type="paragraph" w:styleId="Tekstopmerking">
    <w:name w:val="annotation text"/>
    <w:basedOn w:val="Standaard"/>
    <w:link w:val="TekstopmerkingChar"/>
    <w:uiPriority w:val="99"/>
    <w:rsid w:val="67ECEEED"/>
    <w:pPr>
      <w:spacing w:after="120"/>
    </w:pPr>
  </w:style>
  <w:style w:type="paragraph" w:styleId="Lijstmetafbeeldingen">
    <w:name w:val="table of figures"/>
    <w:basedOn w:val="Standaard"/>
    <w:next w:val="Standaard"/>
    <w:uiPriority w:val="1"/>
    <w:semiHidden/>
    <w:rsid w:val="67ECEEED"/>
    <w:pPr>
      <w:tabs>
        <w:tab w:val="left" w:pos="2977"/>
        <w:tab w:val="right" w:leader="dot" w:pos="9072"/>
      </w:tabs>
      <w:spacing w:after="120"/>
      <w:ind w:left="2977" w:hanging="709"/>
    </w:pPr>
    <w:rPr>
      <w:noProof/>
    </w:rPr>
  </w:style>
  <w:style w:type="paragraph" w:customStyle="1" w:styleId="normalextra">
    <w:name w:val="normal extra"/>
    <w:basedOn w:val="Standaard"/>
    <w:uiPriority w:val="1"/>
    <w:rsid w:val="67ECEEE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uiPriority w:val="1"/>
    <w:rsid w:val="67ECEEED"/>
    <w:pPr>
      <w:ind w:right="718"/>
    </w:pPr>
  </w:style>
  <w:style w:type="paragraph" w:customStyle="1" w:styleId="Bullet2">
    <w:name w:val="Bullet 2"/>
    <w:basedOn w:val="Standaard"/>
    <w:uiPriority w:val="1"/>
    <w:rsid w:val="67ECEEED"/>
    <w:pPr>
      <w:numPr>
        <w:numId w:val="5"/>
      </w:numPr>
    </w:pPr>
    <w:rPr>
      <w:lang w:val="en-GB"/>
    </w:rPr>
  </w:style>
  <w:style w:type="paragraph" w:customStyle="1" w:styleId="AlineaNum">
    <w:name w:val="AlineaNum"/>
    <w:basedOn w:val="Standaard"/>
    <w:uiPriority w:val="1"/>
    <w:rsid w:val="67ECEEED"/>
    <w:pPr>
      <w:numPr>
        <w:ilvl w:val="4"/>
        <w:numId w:val="3"/>
      </w:numPr>
      <w:tabs>
        <w:tab w:val="clear" w:pos="360"/>
        <w:tab w:val="left" w:pos="720"/>
      </w:tabs>
      <w:spacing w:before="240"/>
    </w:pPr>
  </w:style>
  <w:style w:type="paragraph" w:customStyle="1" w:styleId="AliBijlageNum">
    <w:name w:val="AliBijlageNum"/>
    <w:basedOn w:val="Standaard"/>
    <w:uiPriority w:val="1"/>
    <w:rsid w:val="67ECEEED"/>
    <w:pPr>
      <w:numPr>
        <w:ilvl w:val="5"/>
        <w:numId w:val="2"/>
      </w:numPr>
      <w:tabs>
        <w:tab w:val="clear" w:pos="360"/>
        <w:tab w:val="left" w:pos="720"/>
      </w:tabs>
      <w:spacing w:before="260"/>
    </w:pPr>
  </w:style>
  <w:style w:type="paragraph" w:customStyle="1" w:styleId="AliNormalNum">
    <w:name w:val="AliNormalNum"/>
    <w:basedOn w:val="Standaard"/>
    <w:uiPriority w:val="1"/>
    <w:rsid w:val="67ECEEED"/>
    <w:pPr>
      <w:numPr>
        <w:ilvl w:val="3"/>
        <w:numId w:val="4"/>
      </w:numPr>
      <w:tabs>
        <w:tab w:val="clear" w:pos="360"/>
        <w:tab w:val="left" w:pos="720"/>
      </w:tabs>
      <w:spacing w:before="240"/>
    </w:p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uiPriority w:val="1"/>
    <w:rsid w:val="67ECEEE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uiPriority w:val="1"/>
    <w:rsid w:val="67ECEEED"/>
    <w:pPr>
      <w:ind w:left="2552" w:hanging="284"/>
      <w:jc w:val="both"/>
    </w:pPr>
  </w:style>
  <w:style w:type="paragraph" w:customStyle="1" w:styleId="KopInhoudsopgave">
    <w:name w:val="Kop Inhoudsopgave"/>
    <w:basedOn w:val="Standaard"/>
    <w:next w:val="Standaard"/>
    <w:uiPriority w:val="1"/>
    <w:rsid w:val="67ECEEED"/>
    <w:rPr>
      <w:b/>
      <w:bCs/>
      <w:sz w:val="24"/>
      <w:szCs w:val="24"/>
    </w:rPr>
  </w:style>
  <w:style w:type="paragraph" w:customStyle="1" w:styleId="Opsomming">
    <w:name w:val="Opsomming"/>
    <w:basedOn w:val="Standaard"/>
    <w:uiPriority w:val="1"/>
    <w:rsid w:val="67ECEEED"/>
    <w:pPr>
      <w:numPr>
        <w:numId w:val="7"/>
      </w:numPr>
    </w:pPr>
    <w:rPr>
      <w:noProof/>
    </w:rPr>
  </w:style>
  <w:style w:type="paragraph" w:customStyle="1" w:styleId="Plattetekstnietinspringen">
    <w:name w:val="Platte tekst niet inspringen"/>
    <w:basedOn w:val="Standaard"/>
    <w:uiPriority w:val="1"/>
    <w:rsid w:val="67ECEEED"/>
  </w:style>
  <w:style w:type="paragraph" w:customStyle="1" w:styleId="Plaatjecentreren">
    <w:name w:val="Plaatje centreren"/>
    <w:basedOn w:val="Standaard"/>
    <w:next w:val="Standaard"/>
    <w:uiPriority w:val="1"/>
    <w:rsid w:val="67ECEEED"/>
    <w:pPr>
      <w:ind w:left="66"/>
    </w:pPr>
  </w:style>
  <w:style w:type="paragraph" w:customStyle="1" w:styleId="Nummering1">
    <w:name w:val="Nummering 1"/>
    <w:basedOn w:val="Standaard"/>
    <w:uiPriority w:val="1"/>
    <w:rsid w:val="67ECEEE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uiPriority w:val="1"/>
    <w:rsid w:val="67ECEEED"/>
    <w:rPr>
      <w:sz w:val="24"/>
      <w:szCs w:val="24"/>
    </w:rPr>
  </w:style>
  <w:style w:type="paragraph" w:customStyle="1" w:styleId="GrootVet">
    <w:name w:val="GrootVet"/>
    <w:basedOn w:val="Standaard"/>
    <w:next w:val="Standaard"/>
    <w:uiPriority w:val="1"/>
    <w:rsid w:val="67ECEEED"/>
    <w:rPr>
      <w:b/>
      <w:bCs/>
      <w:sz w:val="24"/>
      <w:szCs w:val="24"/>
    </w:rPr>
  </w:style>
  <w:style w:type="paragraph" w:customStyle="1" w:styleId="GrootVetKader">
    <w:name w:val="GrootVetKader"/>
    <w:basedOn w:val="Standaard"/>
    <w:next w:val="Standaard"/>
    <w:uiPriority w:val="1"/>
    <w:rsid w:val="67ECEEED"/>
    <w:pPr>
      <w:pBdr>
        <w:top w:val="single" w:sz="4" w:space="1" w:color="auto"/>
        <w:left w:val="single" w:sz="4" w:space="4" w:color="auto"/>
        <w:bottom w:val="single" w:sz="4" w:space="1" w:color="auto"/>
        <w:right w:val="single" w:sz="4" w:space="4" w:color="auto"/>
      </w:pBdr>
    </w:pPr>
    <w:rPr>
      <w:b/>
      <w:bCs/>
      <w:sz w:val="24"/>
      <w:szCs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7F23AE"/>
    <w:pPr>
      <w:numPr>
        <w:numId w:val="0"/>
      </w:numPr>
      <w:tabs>
        <w:tab w:val="left" w:pos="2410"/>
      </w:tabs>
      <w:spacing w:line="276" w:lineRule="auto"/>
    </w:pPr>
    <w:rPr>
      <w:rFonts w:ascii="Corbel" w:hAnsi="Corbel"/>
      <w:caps/>
      <w:noProof w:val="0"/>
      <w:sz w:val="19"/>
      <w:szCs w:val="19"/>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uiPriority w:val="1"/>
    <w:qFormat/>
    <w:rsid w:val="67ECEEED"/>
    <w:pPr>
      <w:widowControl w:val="0"/>
      <w:jc w:val="center"/>
    </w:pPr>
    <w:rPr>
      <w:b/>
      <w:bCs/>
      <w:sz w:val="28"/>
      <w:szCs w:val="28"/>
    </w:rPr>
  </w:style>
  <w:style w:type="paragraph" w:styleId="Ballontekst">
    <w:name w:val="Balloon Text"/>
    <w:basedOn w:val="Standaard"/>
    <w:uiPriority w:val="1"/>
    <w:semiHidden/>
    <w:rsid w:val="67ECEEED"/>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rsid w:val="67ECEEED"/>
    <w:pPr>
      <w:spacing w:beforeAutospacing="1" w:afterAutospacing="1"/>
    </w:pPr>
    <w:rPr>
      <w:rFonts w:ascii="Arial Unicode MS" w:eastAsia="Arial Unicode MS" w:hAnsi="Arial Unicode MS" w:cs="Arial Unicode MS"/>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uiPriority w:val="1"/>
    <w:rsid w:val="67ECEEED"/>
    <w:pPr>
      <w:tabs>
        <w:tab w:val="left" w:pos="2268"/>
      </w:tabs>
    </w:pPr>
  </w:style>
  <w:style w:type="paragraph" w:styleId="Onderwerpvanopmerking">
    <w:name w:val="annotation subject"/>
    <w:basedOn w:val="Tekstopmerking"/>
    <w:next w:val="Tekstopmerking"/>
    <w:semiHidden/>
    <w:pPr>
      <w:spacing w:after="0"/>
    </w:pPr>
    <w:rPr>
      <w:b/>
      <w:bCs/>
      <w:sz w:val="20"/>
    </w:rPr>
  </w:style>
  <w:style w:type="paragraph" w:styleId="Plattetekst3">
    <w:name w:val="Body Text 3"/>
    <w:basedOn w:val="Standaard"/>
    <w:uiPriority w:val="1"/>
    <w:rsid w:val="67ECEEED"/>
    <w:rPr>
      <w:i/>
      <w:iCs/>
    </w:rPr>
  </w:style>
  <w:style w:type="paragraph" w:customStyle="1" w:styleId="Ballontekst1">
    <w:name w:val="Ballontekst1"/>
    <w:basedOn w:val="Standaard"/>
    <w:uiPriority w:val="1"/>
    <w:semiHidden/>
    <w:rsid w:val="67ECEEED"/>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uiPriority w:val="1"/>
    <w:rsid w:val="67ECEEED"/>
    <w:pPr>
      <w:ind w:left="283" w:hanging="283"/>
    </w:pPr>
  </w:style>
  <w:style w:type="paragraph" w:styleId="Lijst2">
    <w:name w:val="List 2"/>
    <w:basedOn w:val="Standaard"/>
    <w:uiPriority w:val="1"/>
    <w:rsid w:val="67ECEEED"/>
    <w:pPr>
      <w:ind w:left="566" w:hanging="283"/>
    </w:pPr>
  </w:style>
  <w:style w:type="paragraph" w:styleId="Lijst3">
    <w:name w:val="List 3"/>
    <w:basedOn w:val="Standaard"/>
    <w:uiPriority w:val="1"/>
    <w:rsid w:val="67ECEEED"/>
    <w:pPr>
      <w:ind w:left="849" w:hanging="283"/>
    </w:pPr>
  </w:style>
  <w:style w:type="paragraph" w:styleId="Lijst4">
    <w:name w:val="List 4"/>
    <w:basedOn w:val="Standaard"/>
    <w:uiPriority w:val="1"/>
    <w:rsid w:val="67ECEEED"/>
    <w:pPr>
      <w:ind w:left="1132" w:hanging="283"/>
    </w:pPr>
  </w:style>
  <w:style w:type="paragraph" w:styleId="Lijst5">
    <w:name w:val="List 5"/>
    <w:basedOn w:val="Standaard"/>
    <w:uiPriority w:val="1"/>
    <w:rsid w:val="67ECEEED"/>
    <w:pPr>
      <w:ind w:left="1415" w:hanging="283"/>
    </w:pPr>
  </w:style>
  <w:style w:type="paragraph" w:styleId="Berichtkop">
    <w:name w:val="Message Header"/>
    <w:basedOn w:val="Standaard"/>
    <w:uiPriority w:val="1"/>
    <w:rsid w:val="67ECEEED"/>
    <w:pPr>
      <w:pBdr>
        <w:top w:val="single" w:sz="6" w:space="1" w:color="auto"/>
        <w:left w:val="single" w:sz="6" w:space="1" w:color="auto"/>
        <w:bottom w:val="single" w:sz="6" w:space="1" w:color="auto"/>
        <w:right w:val="single" w:sz="6" w:space="1" w:color="auto"/>
      </w:pBdr>
      <w:ind w:left="1134" w:hanging="1134"/>
    </w:pPr>
    <w:rPr>
      <w:rFonts w:cs="Arial"/>
      <w:sz w:val="24"/>
      <w:szCs w:val="24"/>
    </w:rPr>
  </w:style>
  <w:style w:type="paragraph" w:styleId="Lijstopsomteken2">
    <w:name w:val="List Bullet 2"/>
    <w:basedOn w:val="Standaard"/>
    <w:uiPriority w:val="1"/>
    <w:rsid w:val="67ECEEED"/>
    <w:pPr>
      <w:numPr>
        <w:numId w:val="8"/>
      </w:numPr>
    </w:pPr>
  </w:style>
  <w:style w:type="paragraph" w:styleId="Lijstopsomteken3">
    <w:name w:val="List Bullet 3"/>
    <w:basedOn w:val="Standaard"/>
    <w:uiPriority w:val="1"/>
    <w:rsid w:val="67ECEEED"/>
    <w:pPr>
      <w:numPr>
        <w:numId w:val="9"/>
      </w:numPr>
    </w:pPr>
  </w:style>
  <w:style w:type="paragraph" w:styleId="Lijstvoortzetting">
    <w:name w:val="List Continue"/>
    <w:basedOn w:val="Standaard"/>
    <w:uiPriority w:val="1"/>
    <w:rsid w:val="67ECEEED"/>
    <w:pPr>
      <w:spacing w:after="120"/>
      <w:ind w:left="283"/>
    </w:pPr>
  </w:style>
  <w:style w:type="paragraph" w:styleId="Lijstvoortzetting2">
    <w:name w:val="List Continue 2"/>
    <w:basedOn w:val="Standaard"/>
    <w:uiPriority w:val="1"/>
    <w:rsid w:val="67ECEEED"/>
    <w:pPr>
      <w:spacing w:after="120"/>
      <w:ind w:left="566"/>
    </w:pPr>
  </w:style>
  <w:style w:type="paragraph" w:styleId="Lijstvoortzetting3">
    <w:name w:val="List Continue 3"/>
    <w:basedOn w:val="Standaard"/>
    <w:uiPriority w:val="1"/>
    <w:rsid w:val="67ECEEED"/>
    <w:pPr>
      <w:spacing w:after="120"/>
      <w:ind w:left="849"/>
    </w:pPr>
  </w:style>
  <w:style w:type="paragraph" w:styleId="Lijstvoortzetting4">
    <w:name w:val="List Continue 4"/>
    <w:basedOn w:val="Standaard"/>
    <w:uiPriority w:val="1"/>
    <w:rsid w:val="67ECEEED"/>
    <w:pPr>
      <w:spacing w:after="120"/>
      <w:ind w:left="1132"/>
    </w:pPr>
  </w:style>
  <w:style w:type="paragraph" w:styleId="Lijstvoortzetting5">
    <w:name w:val="List Continue 5"/>
    <w:basedOn w:val="Standaard"/>
    <w:uiPriority w:val="1"/>
    <w:rsid w:val="67ECEEE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uiPriority w:val="1"/>
    <w:rsid w:val="67ECEEED"/>
    <w:pPr>
      <w:widowControl w:val="0"/>
    </w:pPr>
    <w:rPr>
      <w:rFonts w:ascii="TT E 153 7 DD 8t 00" w:hAnsi="TT E 153 7 DD 8t 00"/>
      <w:sz w:val="24"/>
      <w:szCs w:val="24"/>
    </w:rPr>
  </w:style>
  <w:style w:type="paragraph" w:customStyle="1" w:styleId="Auteurs">
    <w:name w:val="Auteurs"/>
    <w:basedOn w:val="Standaard"/>
    <w:uiPriority w:val="1"/>
    <w:rsid w:val="67ECEEED"/>
    <w:rPr>
      <w:rFonts w:ascii="Times New Roman" w:hAnsi="Times New Roman"/>
      <w:sz w:val="22"/>
      <w:szCs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style>
  <w:style w:type="paragraph" w:styleId="Voetnoottekst">
    <w:name w:val="footnote text"/>
    <w:basedOn w:val="Standaard"/>
    <w:link w:val="VoetnoottekstChar"/>
    <w:uiPriority w:val="99"/>
    <w:rsid w:val="67ECEEED"/>
    <w:rPr>
      <w:sz w:val="20"/>
      <w:szCs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uiPriority w:val="1"/>
    <w:rsid w:val="67ECEEED"/>
    <w:rPr>
      <w:rFonts w:cs="Arial"/>
      <w:sz w:val="20"/>
      <w:szCs w:val="20"/>
      <w:lang w:eastAsia="ar-SA"/>
    </w:rPr>
  </w:style>
  <w:style w:type="character" w:customStyle="1" w:styleId="Kop2Char">
    <w:name w:val="Kop 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67ECEEED"/>
    <w:pPr>
      <w:ind w:left="720"/>
    </w:pPr>
    <w:rPr>
      <w:rFonts w:ascii="Calibri" w:eastAsia="Calibri" w:hAnsi="Calibri"/>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i/>
      <w:noProof w:val="0"/>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uiPriority w:val="1"/>
    <w:rsid w:val="67ECEEED"/>
    <w:rPr>
      <w:rFonts w:ascii="Plantin" w:eastAsia="Calibri" w:hAnsi="Plantin"/>
      <w:color w:val="000000" w:themeColor="text1"/>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uiPriority w:val="1"/>
    <w:rsid w:val="67ECEEED"/>
    <w:pPr>
      <w:ind w:left="720"/>
    </w:pPr>
    <w:rPr>
      <w:rFonts w:ascii="Calibri" w:hAnsi="Calibri"/>
      <w:sz w:val="22"/>
      <w:szCs w:val="22"/>
      <w:lang w:val="en-US" w:eastAsia="en-US"/>
    </w:rPr>
  </w:style>
  <w:style w:type="character" w:customStyle="1" w:styleId="Kop1Char">
    <w:name w:val="Kop 1 Char"/>
    <w:link w:val="Kop1"/>
    <w:rsid w:val="00AA5D7D"/>
    <w:rPr>
      <w:rFonts w:ascii="Verdana" w:hAnsi="Verdana"/>
      <w:b/>
      <w:noProof/>
      <w:sz w:val="24"/>
    </w:rPr>
  </w:style>
  <w:style w:type="character" w:customStyle="1" w:styleId="Kop4Char">
    <w:name w:val="Kop 4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uiPriority w:val="1"/>
    <w:rsid w:val="67ECEEED"/>
    <w:rPr>
      <w:rFonts w:ascii="Arial Black" w:hAnsi="Arial Black"/>
      <w:sz w:val="32"/>
      <w:szCs w:val="32"/>
    </w:rPr>
  </w:style>
  <w:style w:type="paragraph" w:customStyle="1" w:styleId="Tabeltekst">
    <w:name w:val="Tabeltekst"/>
    <w:basedOn w:val="Standaard"/>
    <w:uiPriority w:val="1"/>
    <w:rsid w:val="67ECEEED"/>
    <w:rPr>
      <w:rFonts w:ascii="Segoe UI" w:hAnsi="Segoe UI"/>
      <w:color w:val="005D76"/>
      <w:sz w:val="15"/>
      <w:szCs w:val="15"/>
    </w:rPr>
  </w:style>
  <w:style w:type="paragraph" w:customStyle="1" w:styleId="OpmaakprofielRegelafstandExact14pt">
    <w:name w:val="Opmaakprofiel Regelafstand:  Exact 14 pt"/>
    <w:basedOn w:val="Standaard"/>
    <w:uiPriority w:val="1"/>
    <w:rsid w:val="67ECEEED"/>
    <w:pPr>
      <w:widowControl w:val="0"/>
      <w:spacing w:line="280" w:lineRule="exact"/>
    </w:pPr>
    <w:rPr>
      <w:rFonts w:ascii="Lucida Sans" w:hAnsi="Lucida Sans"/>
      <w:sz w:val="19"/>
      <w:szCs w:val="19"/>
    </w:rPr>
  </w:style>
  <w:style w:type="character" w:styleId="Onopgelostemelding">
    <w:name w:val="Unresolved Mention"/>
    <w:basedOn w:val="Standaardalinea-lettertype"/>
    <w:uiPriority w:val="99"/>
    <w:semiHidden/>
    <w:unhideWhenUsed/>
    <w:rsid w:val="002C770C"/>
    <w:rPr>
      <w:color w:val="605E5C"/>
      <w:shd w:val="clear" w:color="auto" w:fill="E1DFDD"/>
    </w:rPr>
  </w:style>
  <w:style w:type="character" w:customStyle="1" w:styleId="LijstalineaChar">
    <w:name w:val="Lijstalinea Char"/>
    <w:link w:val="Lijstalinea"/>
    <w:uiPriority w:val="34"/>
    <w:locked/>
    <w:rsid w:val="001671DA"/>
    <w:rPr>
      <w:rFonts w:ascii="Calibri" w:eastAsia="Calibri" w:hAnsi="Calibri"/>
      <w:sz w:val="22"/>
      <w:szCs w:val="22"/>
      <w:lang w:val="en-US" w:eastAsia="en-US"/>
    </w:rPr>
  </w:style>
  <w:style w:type="paragraph" w:customStyle="1" w:styleId="pf0">
    <w:name w:val="pf0"/>
    <w:basedOn w:val="Standaard"/>
    <w:uiPriority w:val="1"/>
    <w:rsid w:val="67ECEEED"/>
    <w:pPr>
      <w:spacing w:beforeAutospacing="1" w:afterAutospacing="1"/>
    </w:pPr>
    <w:rPr>
      <w:rFonts w:ascii="Times New Roman" w:hAnsi="Times New Roman"/>
      <w:sz w:val="24"/>
      <w:szCs w:val="24"/>
    </w:rPr>
  </w:style>
  <w:style w:type="character" w:customStyle="1" w:styleId="cf01">
    <w:name w:val="cf01"/>
    <w:basedOn w:val="Standaardalinea-lettertype"/>
    <w:rsid w:val="00AC6270"/>
    <w:rPr>
      <w:rFonts w:ascii="Segoe UI" w:hAnsi="Segoe UI" w:cs="Segoe UI" w:hint="default"/>
      <w:sz w:val="18"/>
      <w:szCs w:val="18"/>
    </w:rPr>
  </w:style>
  <w:style w:type="character" w:styleId="Vermelding">
    <w:name w:val="Mention"/>
    <w:basedOn w:val="Standaardalinea-lettertype"/>
    <w:uiPriority w:val="99"/>
    <w:unhideWhenUsed/>
    <w:rsid w:val="00D71E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96214503">
      <w:bodyDiv w:val="1"/>
      <w:marLeft w:val="0"/>
      <w:marRight w:val="0"/>
      <w:marTop w:val="0"/>
      <w:marBottom w:val="0"/>
      <w:divBdr>
        <w:top w:val="none" w:sz="0" w:space="0" w:color="auto"/>
        <w:left w:val="none" w:sz="0" w:space="0" w:color="auto"/>
        <w:bottom w:val="none" w:sz="0" w:space="0" w:color="auto"/>
        <w:right w:val="none" w:sz="0" w:space="0" w:color="auto"/>
      </w:divBdr>
    </w:div>
    <w:div w:id="106316109">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81886743">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00838">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36154240">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55441482">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60585677">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documenttasks/documenttasks1.xml><?xml version="1.0" encoding="utf-8"?>
<t:Tasks xmlns:t="http://schemas.microsoft.com/office/tasks/2019/documenttasks" xmlns:oel="http://schemas.microsoft.com/office/2019/extlst">
  <t:Task id="{D4EA39BD-24CB-44B7-B91E-B26F570CA22D}">
    <t:Anchor>
      <t:Comment id="2115821639"/>
    </t:Anchor>
    <t:History>
      <t:Event id="{AEFAB31C-1C96-40BA-9C57-B45F5ACE1655}" time="2025-11-12T15:59:31.736Z">
        <t:Attribution userId="S::femke.buisman@noord-holland.nl::c67e95c7-aad3-4fb9-9c8f-5b0e16332719" userProvider="AD" userName="Femke Ohman-Buisman"/>
        <t:Anchor>
          <t:Comment id="2115821639"/>
        </t:Anchor>
        <t:Create/>
      </t:Event>
      <t:Event id="{C910E3AA-47BB-46B3-8C46-2EB2454CCC69}" time="2025-11-12T15:59:31.736Z">
        <t:Attribution userId="S::femke.buisman@noord-holland.nl::c67e95c7-aad3-4fb9-9c8f-5b0e16332719" userProvider="AD" userName="Femke Ohman-Buisman"/>
        <t:Anchor>
          <t:Comment id="2115821639"/>
        </t:Anchor>
        <t:Assign userId="S::weijersa@Noord-Holland.nl::70af2b08-b5b4-4f30-90f0-88f993a33026" userProvider="AD" userName="Anne-Marie Weijers"/>
      </t:Event>
      <t:Event id="{D721924A-C5BC-48EA-9CC4-69F363BCBEA2}" time="2025-11-12T15:59:31.736Z">
        <t:Attribution userId="S::femke.buisman@noord-holland.nl::c67e95c7-aad3-4fb9-9c8f-5b0e16332719" userProvider="AD" userName="Femke Ohman-Buisman"/>
        <t:Anchor>
          <t:Comment id="2115821639"/>
        </t:Anchor>
        <t:SetTitle title="@Anne-Marie Weijers verkeerde weergave, zie mijn opmerkingen in het Excelbestan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TaxCatchAll xmlns="b651a5c8-18d1-4676-949b-b33c2c763b6d">
      <Value>53</Value>
      <Value>1</Value>
    </TaxCatchAll>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CZ:FIN</TermName>
          <TermId xmlns="http://schemas.microsoft.com/office/infopath/2007/PartnerControls">27fb5fcf-958a-45a7-942c-43196a4b74a5</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dlc_DocId xmlns="d7a187d9-a854-4467-9103-8adc49ee9a7f">KKKWH4SCED2P-735355915-32653</_dlc_DocId>
    <_dlc_DocIdUrl xmlns="d7a187d9-a854-4467-9103-8adc49ee9a7f">
      <Url>https://provincienoordholland.sharepoint.com/teams/si-inka/_layouts/15/DocIdRedir.aspx?ID=KKKWH4SCED2P-735355915-32653</Url>
      <Description>KKKWH4SCED2P-735355915-32653</Description>
    </_dlc_DocIdUrl>
    <lcf76f155ced4ddcb4097134ff3c332f xmlns="a8efa835-bcfd-495b-9232-e3a672410da7">
      <Terms xmlns="http://schemas.microsoft.com/office/infopath/2007/PartnerControls"/>
    </lcf76f155ced4ddcb4097134ff3c332f>
    <CPV_x002d_code_x0028_s_x0029_ xmlns="a8efa835-bcfd-495b-9232-e3a672410da7" xsi:nil="true"/>
    <_ip_UnifiedCompliancePolicyUIAction xmlns="http://schemas.microsoft.com/sharepoint/v3" xsi:nil="true"/>
    <Adviseurs xmlns="a8efa835-bcfd-495b-9232-e3a672410da7">
      <UserInfo>
        <DisplayName>i:0#.f|membership|weijersa@noord-holland.nl</DisplayName>
        <AccountId>37</AccountId>
        <AccountType/>
      </UserInfo>
    </Adviseurs>
    <Hoofdcategorie xmlns="a8efa835-bcfd-495b-9232-e3a672410da7">Offerteaanvraag</Hoofdcategorie>
    <_ip_UnifiedCompliancePolicyProperties xmlns="http://schemas.microsoft.com/sharepoint/v3" xsi:nil="true"/>
    <Subcategorie xmlns="a8efa835-bcfd-495b-9232-e3a672410da7">Voorbereiding</Subcategorie>
    <PIACodering xmlns="a8efa835-bcfd-495b-9232-e3a672410da7" xsi:nil="true"/>
    <Beleidsthema_x0028_s_x0029_ xmlns="a8efa835-bcfd-495b-9232-e3a672410da7"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Word bestand" ma:contentTypeID="0x0101006261D5E71047644AB60DEC2636D6DD7300C9CF38504B03EA4CBC43B745B7E4674F" ma:contentTypeVersion="503" ma:contentTypeDescription="" ma:contentTypeScope="" ma:versionID="a2c9d275a2c7cf5f92119c55bcee518e">
  <xsd:schema xmlns:xsd="http://www.w3.org/2001/XMLSchema" xmlns:xs="http://www.w3.org/2001/XMLSchema" xmlns:p="http://schemas.microsoft.com/office/2006/metadata/properties" xmlns:ns1="http://schemas.microsoft.com/sharepoint/v3" xmlns:ns2="b651a5c8-18d1-4676-949b-b33c2c763b6d" xmlns:ns3="a8efa835-bcfd-495b-9232-e3a672410da7" xmlns:ns4="d7a187d9-a854-4467-9103-8adc49ee9a7f" targetNamespace="http://schemas.microsoft.com/office/2006/metadata/properties" ma:root="true" ma:fieldsID="a0dec2ca0b9424a7f98e8be1b12fb368" ns1:_="" ns2:_="" ns3:_="" ns4:_="">
    <xsd:import namespace="http://schemas.microsoft.com/sharepoint/v3"/>
    <xsd:import namespace="b651a5c8-18d1-4676-949b-b33c2c763b6d"/>
    <xsd:import namespace="a8efa835-bcfd-495b-9232-e3a672410da7"/>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l0143d74ac9f4375b5e53f3bf171c8eb"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2:TaxCatchAll" minOccurs="0"/>
                <xsd:element ref="ns2:TaxCatchAllLabel" minOccurs="0"/>
                <xsd:element ref="ns3:MediaServiceOCR" minOccurs="0"/>
                <xsd:element ref="ns3:MediaServiceGenerationTime" minOccurs="0"/>
                <xsd:element ref="ns3:MediaServiceDateTaken" minOccurs="0"/>
                <xsd:element ref="ns3:MediaServiceEventHashCode" minOccurs="0"/>
                <xsd:element ref="ns3:PIACodering" minOccurs="0"/>
                <xsd:element ref="ns3:MediaLengthInSeconds" minOccurs="0"/>
                <xsd:element ref="ns3:Beleidsthema_x0028_s_x0029_" minOccurs="0"/>
                <xsd:element ref="ns3:Hoofdcategorie" minOccurs="0"/>
                <xsd:element ref="ns3:CPV_x002d_code_x0028_s_x0029_" minOccurs="0"/>
                <xsd:element ref="ns3:MediaServiceSearchProperties" minOccurs="0"/>
                <xsd:element ref="ns1:_ip_UnifiedCompliancePolicyProperties" minOccurs="0"/>
                <xsd:element ref="ns3:Subcategorie" minOccurs="0"/>
                <xsd:element ref="ns3:lcf76f155ced4ddcb4097134ff3c332f" minOccurs="0"/>
                <xsd:element ref="ns1:_ip_UnifiedCompliancePolicyUIAction" minOccurs="0"/>
                <xsd:element ref="ns3:MediaServiceLocation" minOccurs="0"/>
                <xsd:element ref="ns1:TagEventDate" minOccurs="0"/>
                <xsd:element ref="ns3:Adviseur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66" nillable="true" ma:displayName="Eigenschappen van het geïntegreerd beleid voor naleving" ma:hidden="true" ma:internalName="_ip_UnifiedCompliancePolicyProperties">
      <xsd:simpleType>
        <xsd:restriction base="dms:Note"/>
      </xsd:simpleType>
    </xsd:element>
    <xsd:element name="_ip_UnifiedCompliancePolicyUIAction" ma:index="70" nillable="true" ma:displayName="Actie van de gebruikersinterface van het geïntegreerd beleid voor naleving" ma:hidden="true" ma:internalName="_ip_UnifiedCompliancePolicyUIAction">
      <xsd:simpleType>
        <xsd:restriction base="dms:Text"/>
      </xsd:simpleType>
    </xsd:element>
    <xsd:element name="TagEventDate" ma:index="72" nillable="true" ma:displayName="Label Datum van gebeurtenis"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l0143d74ac9f4375b5e53f3bf171c8eb" ma:index="42"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oelichting_x0020_integriteit1" ma:index="44"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6"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7"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48"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0"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1"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2"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3" ma:taxonomy="true" ma:internalName="cacfb565f8424c199369c1c3170d561c" ma:taxonomyFieldName="Organisatieonderdeel" ma:displayName="Organisatieonderdeel"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element name="TaxCatchAll" ma:index="54" nillable="true" ma:displayName="Taxonomy Catch All Column" ma:hidden="true" ma:list="{c065e2f9-9263-4df0-8a35-007492a4328d}" ma:internalName="TaxCatchAll" ma:showField="CatchAllData"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TaxCatchAllLabel" ma:index="55" nillable="true" ma:displayName="Taxonomy Catch All Column1" ma:hidden="true" ma:list="{c065e2f9-9263-4df0-8a35-007492a4328d}" ma:internalName="TaxCatchAllLabel" ma:readOnly="true" ma:showField="CatchAllDataLabel" ma:web="6af977da-43e4-407f-8698-e36c282482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8efa835-bcfd-495b-9232-e3a672410da7" elementFormDefault="qualified">
    <xsd:import namespace="http://schemas.microsoft.com/office/2006/documentManagement/types"/>
    <xsd:import namespace="http://schemas.microsoft.com/office/infopath/2007/PartnerControls"/>
    <xsd:element name="MediaServiceOCR" ma:index="56" nillable="true" ma:displayName="Extracted Text" ma:internalName="MediaServiceOCR" ma:readOnly="true">
      <xsd:simpleType>
        <xsd:restriction base="dms:Note">
          <xsd:maxLength value="255"/>
        </xsd:restriction>
      </xsd:simpleType>
    </xsd:element>
    <xsd:element name="MediaServiceGenerationTime" ma:index="57" nillable="true" ma:displayName="MediaServiceGenerationTime" ma:hidden="true" ma:internalName="MediaServiceGenerationTime" ma:readOnly="true">
      <xsd:simpleType>
        <xsd:restriction base="dms:Text"/>
      </xsd:simpleType>
    </xsd:element>
    <xsd:element name="MediaServiceDateTaken" ma:index="58" nillable="true" ma:displayName="MediaServiceDateTaken" ma:hidden="true" ma:indexed="true" ma:internalName="MediaServiceDateTaken"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element name="PIACodering" ma:index="60" nillable="true" ma:displayName="PIA Codering" ma:decimals="0" ma:description="https://www.pianoo.nl/nl/inkoopproces/organisatie/inkooppakketten#inkoopalgemeen&#10;" ma:format="Dropdown" ma:internalName="PIACodering" ma:percentage="FALSE">
      <xsd:simpleType>
        <xsd:restriction base="dms:Number">
          <xsd:maxInclusive value="1024"/>
        </xsd:restriction>
      </xsd:simpleType>
    </xsd:element>
    <xsd:element name="MediaLengthInSeconds" ma:index="61" nillable="true" ma:displayName="MediaLengthInSeconds" ma:hidden="true" ma:internalName="MediaLengthInSeconds" ma:readOnly="true">
      <xsd:simpleType>
        <xsd:restriction base="dms:Unknown"/>
      </xsd:simpleType>
    </xsd:element>
    <xsd:element name="Beleidsthema_x0028_s_x0029_" ma:index="62" nillable="true" ma:displayName="Beleidsthema(s)" ma:format="Dropdown" ma:internalName="Beleidsthema_x0028_s_x0029_">
      <xsd:complexType>
        <xsd:complexContent>
          <xsd:extension base="dms:MultiChoice">
            <xsd:sequence>
              <xsd:element name="Value" maxOccurs="unbounded" minOccurs="0" nillable="true">
                <xsd:simpleType>
                  <xsd:restriction base="dms:Choice">
                    <xsd:enumeration value="Cultuur en erfgoed"/>
                    <xsd:enumeration value="Klimaat en energietransities"/>
                    <xsd:enumeration value="Economie en werk"/>
                  </xsd:restriction>
                </xsd:simpleType>
              </xsd:element>
            </xsd:sequence>
          </xsd:extension>
        </xsd:complexContent>
      </xsd:complexType>
    </xsd:element>
    <xsd:element name="Hoofdcategorie" ma:index="63" nillable="true" ma:displayName="Hoofdcategorie" ma:description="Hoofdcategorie is de hoofdmap" ma:format="Dropdown" ma:indexed="true" ma:internalName="Hoofdcategorie">
      <xsd:simpleType>
        <xsd:union memberTypes="dms:Text">
          <xsd:simpleType>
            <xsd:restriction base="dms:Choice">
              <xsd:enumeration value="Voorbereiding"/>
              <xsd:enumeration value="Marktconsultatie"/>
              <xsd:enumeration value="Offerteaanvraag"/>
              <xsd:enumeration value="Offerteaanvraag"/>
              <xsd:enumeration value="NvI"/>
              <xsd:enumeration value="Beoordeling"/>
              <xsd:enumeration value="Selectie"/>
              <xsd:enumeration value="Gunning"/>
              <xsd:enumeration value="Overeenkomst"/>
              <xsd:enumeration value="Nazorg"/>
              <xsd:enumeration value="Indexatie"/>
              <xsd:enumeration value="Meerwerk"/>
              <xsd:enumeration value="Social Return"/>
              <xsd:enumeration value="Duurzaamheid"/>
              <xsd:enumeration value="Inschrijving"/>
            </xsd:restriction>
          </xsd:simpleType>
        </xsd:union>
      </xsd:simpleType>
    </xsd:element>
    <xsd:element name="CPV_x002d_code_x0028_s_x0029_" ma:index="64" nillable="true" ma:displayName="CPV-code(s)" ma:description="https://www.pianoo.nl/nl/regelgeving/cpv-codes&#10;" ma:format="Dropdown" ma:internalName="CPV_x002d_code_x0028_s_x0029_">
      <xsd:complexType>
        <xsd:complexContent>
          <xsd:extension base="dms:MultiChoiceFillIn">
            <xsd:sequence>
              <xsd:element name="Value" maxOccurs="unbounded" minOccurs="0" nillable="true">
                <xsd:simpleType>
                  <xsd:union memberTypes="dms:Text">
                    <xsd:simpleType>
                      <xsd:restriction base="dms:Choice">
                        <xsd:enumeration value="71300000-1"/>
                      </xsd:restriction>
                    </xsd:simpleType>
                  </xsd:union>
                </xsd:simpleType>
              </xsd:element>
            </xsd:sequence>
          </xsd:extension>
        </xsd:complexContent>
      </xsd:complexType>
    </xsd:element>
    <xsd:element name="MediaServiceSearchProperties" ma:index="65" nillable="true" ma:displayName="MediaServiceSearchProperties" ma:hidden="true" ma:internalName="MediaServiceSearchProperties" ma:readOnly="true">
      <xsd:simpleType>
        <xsd:restriction base="dms:Note"/>
      </xsd:simpleType>
    </xsd:element>
    <xsd:element name="Subcategorie" ma:index="67" nillable="true" ma:displayName="Subcategorie" ma:description="Subcategorie is de submap" ma:format="Dropdown" ma:indexed="true" ma:internalName="Subcategorie">
      <xsd:simpleType>
        <xsd:union memberTypes="dms:Text">
          <xsd:simpleType>
            <xsd:restriction base="dms:Choice">
              <xsd:enumeration value="Inkoopplan"/>
              <xsd:enumeration value="Planning"/>
              <xsd:enumeration value="Raming"/>
              <xsd:enumeration value="Voorbereiding"/>
              <xsd:enumeration value="Concept marktconsultatie"/>
              <xsd:enumeration value="Publicatie marktconsultatie"/>
              <xsd:enumeration value="Concept offerteaanvraag"/>
              <xsd:enumeration value="Publicatie aanbestedingsstukken"/>
              <xsd:enumeration value="Informatiebijeenkomst"/>
              <xsd:enumeration value="Aanmelding"/>
              <xsd:enumeration value="Voorlopige selectie"/>
              <xsd:enumeration value="Concept selectieleidraad"/>
              <xsd:enumeration value="Publicatie selectieleidraad"/>
              <xsd:enumeration value="Definitieve selectie"/>
              <xsd:enumeration value="Procesverbaal"/>
              <xsd:enumeration value="Voorlopige gunning"/>
              <xsd:enumeration value="Definitieve gunning"/>
              <xsd:enumeration value="Verificatiegesprek"/>
              <xsd:enumeration value="Bewijsstukken"/>
              <xsd:enumeration value="Getekende overeenkomst"/>
              <xsd:enumeration value="Aankondiging gunning"/>
              <xsd:enumeration value="Checklist inkoopdossier"/>
              <xsd:enumeration value="Overdrachtsformulier contractmanagement"/>
              <xsd:enumeration value="Indexatie"/>
              <xsd:enumeration value="Meerwerk"/>
              <xsd:enumeration value="Social return"/>
              <xsd:enumeration value="Checklist minimale eisen selectie"/>
              <xsd:enumeration value="Beoordeling"/>
              <xsd:enumeration value="Overige nazorg"/>
            </xsd:restriction>
          </xsd:simpleType>
        </xsd:union>
      </xsd:simpleType>
    </xsd:element>
    <xsd:element name="lcf76f155ced4ddcb4097134ff3c332f" ma:index="69"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Location" ma:index="71" nillable="true" ma:displayName="Location" ma:indexed="true" ma:internalName="MediaServiceLocation" ma:readOnly="true">
      <xsd:simpleType>
        <xsd:restriction base="dms:Text"/>
      </xsd:simpleType>
    </xsd:element>
    <xsd:element name="Adviseurs" ma:index="73" nillable="true" ma:displayName="Adviseurs" ma:description="De Inkoopadviseurs(s) en de adviseur(s) contractmanagement" ma:format="Dropdown" ma:list="UserInfo" ma:SharePointGroup="0" ma:internalName="Adviseu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7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7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2137f917-9df2-4fce-b447-1341bd3a5c8c" ContentTypeId="0x0101006261D5E71047644AB60DEC2636D6DD73"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68736-769E-4459-A729-225E5AEDA790}">
  <ds:schemaRefs>
    <ds:schemaRef ds:uri="http://schemas.microsoft.com/office/2006/metadata/properties"/>
    <ds:schemaRef ds:uri="http://schemas.microsoft.com/office/infopath/2007/PartnerControls"/>
    <ds:schemaRef ds:uri="b651a5c8-18d1-4676-949b-b33c2c763b6d"/>
    <ds:schemaRef ds:uri="d7a187d9-a854-4467-9103-8adc49ee9a7f"/>
    <ds:schemaRef ds:uri="a8efa835-bcfd-495b-9232-e3a672410da7"/>
    <ds:schemaRef ds:uri="http://schemas.microsoft.com/sharepoint/v3"/>
  </ds:schemaRefs>
</ds:datastoreItem>
</file>

<file path=customXml/itemProps2.xml><?xml version="1.0" encoding="utf-8"?>
<ds:datastoreItem xmlns:ds="http://schemas.openxmlformats.org/officeDocument/2006/customXml" ds:itemID="{4A666BFB-23BB-41B8-9AF5-DA55DAC0075E}">
  <ds:schemaRefs>
    <ds:schemaRef ds:uri="http://schemas.microsoft.com/sharepoint/events"/>
  </ds:schemaRefs>
</ds:datastoreItem>
</file>

<file path=customXml/itemProps3.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customXml/itemProps4.xml><?xml version="1.0" encoding="utf-8"?>
<ds:datastoreItem xmlns:ds="http://schemas.openxmlformats.org/officeDocument/2006/customXml" ds:itemID="{6E252703-69D2-4AB4-B2E5-FDE1B0D44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51a5c8-18d1-4676-949b-b33c2c763b6d"/>
    <ds:schemaRef ds:uri="a8efa835-bcfd-495b-9232-e3a672410da7"/>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D2D1D5-A6EE-4D9A-A0B3-C59096E55580}">
  <ds:schemaRefs>
    <ds:schemaRef ds:uri="Microsoft.SharePoint.Taxonomy.ContentTypeSync"/>
  </ds:schemaRefs>
</ds:datastoreItem>
</file>

<file path=customXml/itemProps6.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7.xml><?xml version="1.0" encoding="utf-8"?>
<ds:datastoreItem xmlns:ds="http://schemas.openxmlformats.org/officeDocument/2006/customXml" ds:itemID="{DD857037-6064-462E-A49F-D4B61FBD86A6}">
  <ds:schemaRefs>
    <ds:schemaRef ds:uri="http://schemas.microsoft.com/sharepoint/v3/contenttype/forms"/>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BESTEK 17 maart 2005</Template>
  <TotalTime>5</TotalTime>
  <Pages>1</Pages>
  <Words>164</Words>
  <Characters>1264</Characters>
  <Application>Microsoft Office Word</Application>
  <DocSecurity>2</DocSecurity>
  <Lines>10</Lines>
  <Paragraphs>2</Paragraphs>
  <ScaleCrop>false</ScaleCrop>
  <Company>Pro 10</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Inschrijvingsleidraad (O)</dc:title>
  <dc:subject>Format Europese aanbesteding</dc:subject>
  <dc:creator>Pro 10</dc:creator>
  <cp:keywords/>
  <cp:lastModifiedBy>Anne-Marie Weijers</cp:lastModifiedBy>
  <cp:revision>4</cp:revision>
  <cp:lastPrinted>2016-03-30T02:09:00Z</cp:lastPrinted>
  <dcterms:created xsi:type="dcterms:W3CDTF">2025-11-17T08:21:00Z</dcterms:created>
  <dcterms:modified xsi:type="dcterms:W3CDTF">2025-11-17T08:24:00Z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MSIP_Label_5b4b5705-b4ff-46b5-8261-fc5f5f46f4b9_Enabled">
    <vt:lpwstr>true</vt:lpwstr>
  </property>
  <property fmtid="{D5CDD505-2E9C-101B-9397-08002B2CF9AE}" pid="18" name="MSIP_Label_5b4b5705-b4ff-46b5-8261-fc5f5f46f4b9_SetDate">
    <vt:lpwstr>2023-04-26T07:32:39Z</vt:lpwstr>
  </property>
  <property fmtid="{D5CDD505-2E9C-101B-9397-08002B2CF9AE}" pid="19" name="MSIP_Label_5b4b5705-b4ff-46b5-8261-fc5f5f46f4b9_Method">
    <vt:lpwstr>Standard</vt:lpwstr>
  </property>
  <property fmtid="{D5CDD505-2E9C-101B-9397-08002B2CF9AE}" pid="20" name="MSIP_Label_5b4b5705-b4ff-46b5-8261-fc5f5f46f4b9_Name">
    <vt:lpwstr>Intern Open</vt:lpwstr>
  </property>
  <property fmtid="{D5CDD505-2E9C-101B-9397-08002B2CF9AE}" pid="21" name="MSIP_Label_5b4b5705-b4ff-46b5-8261-fc5f5f46f4b9_SiteId">
    <vt:lpwstr>49f943ef-3ce2-42d2-b529-ea37741a617b</vt:lpwstr>
  </property>
  <property fmtid="{D5CDD505-2E9C-101B-9397-08002B2CF9AE}" pid="22" name="MSIP_Label_5b4b5705-b4ff-46b5-8261-fc5f5f46f4b9_ActionId">
    <vt:lpwstr>d5f3194f-4b6e-415f-9a03-01054dc19915</vt:lpwstr>
  </property>
  <property fmtid="{D5CDD505-2E9C-101B-9397-08002B2CF9AE}" pid="23" name="MSIP_Label_5b4b5705-b4ff-46b5-8261-fc5f5f46f4b9_ContentBits">
    <vt:lpwstr>0</vt:lpwstr>
  </property>
  <property fmtid="{D5CDD505-2E9C-101B-9397-08002B2CF9AE}" pid="24" name="ContentTypeId">
    <vt:lpwstr>0x0101006261D5E71047644AB60DEC2636D6DD7300C9CF38504B03EA4CBC43B745B7E4674F</vt:lpwstr>
  </property>
  <property fmtid="{D5CDD505-2E9C-101B-9397-08002B2CF9AE}" pid="25" name="n0473b643a634bdd9d0f8eb24a9f924c">
    <vt:lpwstr>In behandeling|4c7b17d3-99d4-47d2-96b3-f1007e31f881</vt:lpwstr>
  </property>
  <property fmtid="{D5CDD505-2E9C-101B-9397-08002B2CF9AE}" pid="26" name="_dlc_DocIdItemGuid">
    <vt:lpwstr>944760dc-872b-49cc-94e5-689b40099ded</vt:lpwstr>
  </property>
  <property fmtid="{D5CDD505-2E9C-101B-9397-08002B2CF9AE}" pid="27" name="af5ae35b54c84f09896a11b2dec84839">
    <vt:lpwstr/>
  </property>
  <property fmtid="{D5CDD505-2E9C-101B-9397-08002B2CF9AE}" pid="28" name="PNHActiviteit">
    <vt:lpwstr/>
  </property>
  <property fmtid="{D5CDD505-2E9C-101B-9397-08002B2CF9AE}" pid="29" name="ncd4c9f9bf614d388b72eb91968d1b81">
    <vt:lpwstr/>
  </property>
  <property fmtid="{D5CDD505-2E9C-101B-9397-08002B2CF9AE}" pid="30" name="Grondslag voor geheimhouding1">
    <vt:lpwstr/>
  </property>
  <property fmtid="{D5CDD505-2E9C-101B-9397-08002B2CF9AE}" pid="31" name="ad9c06bc15a3492eb529eb48ca2db363">
    <vt:lpwstr/>
  </property>
  <property fmtid="{D5CDD505-2E9C-101B-9397-08002B2CF9AE}" pid="32" name="Documenttype">
    <vt:lpwstr/>
  </property>
  <property fmtid="{D5CDD505-2E9C-101B-9397-08002B2CF9AE}" pid="33" name="gc0684d3c12b44f3a596ed170a775d7b">
    <vt:lpwstr/>
  </property>
  <property fmtid="{D5CDD505-2E9C-101B-9397-08002B2CF9AE}" pid="34" name="Status dossier">
    <vt:lpwstr>1;#In behandeling|4c7b17d3-99d4-47d2-96b3-f1007e31f881</vt:lpwstr>
  </property>
  <property fmtid="{D5CDD505-2E9C-101B-9397-08002B2CF9AE}" pid="35" name="Objectsoort">
    <vt:lpwstr/>
  </property>
  <property fmtid="{D5CDD505-2E9C-101B-9397-08002B2CF9AE}" pid="36" name="p5189299153b471dbe208a1382badc36">
    <vt:lpwstr/>
  </property>
  <property fmtid="{D5CDD505-2E9C-101B-9397-08002B2CF9AE}" pid="37" name="fc889d47b20d4b7eb23397d202ce916e">
    <vt:lpwstr/>
  </property>
  <property fmtid="{D5CDD505-2E9C-101B-9397-08002B2CF9AE}" pid="38" name="Toezichtsgebied">
    <vt:lpwstr/>
  </property>
  <property fmtid="{D5CDD505-2E9C-101B-9397-08002B2CF9AE}" pid="39" name="Status document">
    <vt:lpwstr/>
  </property>
  <property fmtid="{D5CDD505-2E9C-101B-9397-08002B2CF9AE}" pid="40" name="Projectfase">
    <vt:lpwstr/>
  </property>
  <property fmtid="{D5CDD505-2E9C-101B-9397-08002B2CF9AE}" pid="41" name="Kwalificatie integriteit">
    <vt:lpwstr/>
  </property>
  <property fmtid="{D5CDD505-2E9C-101B-9397-08002B2CF9AE}" pid="42" name="fb9bf6f430b7444982f92b4cc13cc59b">
    <vt:lpwstr/>
  </property>
  <property fmtid="{D5CDD505-2E9C-101B-9397-08002B2CF9AE}" pid="43" name="Geheimhouding opgelegd door">
    <vt:lpwstr/>
  </property>
  <property fmtid="{D5CDD505-2E9C-101B-9397-08002B2CF9AE}" pid="44" name="PNH-gebied">
    <vt:lpwstr/>
  </property>
  <property fmtid="{D5CDD505-2E9C-101B-9397-08002B2CF9AE}" pid="45" name="dc72c89380db49daa673ce313ca9a274">
    <vt:lpwstr/>
  </property>
  <property fmtid="{D5CDD505-2E9C-101B-9397-08002B2CF9AE}" pid="46" name="Hoedanigheid">
    <vt:lpwstr/>
  </property>
  <property fmtid="{D5CDD505-2E9C-101B-9397-08002B2CF9AE}" pid="47" name="Uitkomst">
    <vt:lpwstr/>
  </property>
  <property fmtid="{D5CDD505-2E9C-101B-9397-08002B2CF9AE}" pid="48" name="e31121ba8f2448e0a4e586576f4bb073">
    <vt:lpwstr/>
  </property>
  <property fmtid="{D5CDD505-2E9C-101B-9397-08002B2CF9AE}" pid="49" name="o5875bba6424448f97b2d90a0067556d">
    <vt:lpwstr/>
  </property>
  <property fmtid="{D5CDD505-2E9C-101B-9397-08002B2CF9AE}" pid="50" name="m60a1d1c449c48bbbcc326f67337168b">
    <vt:lpwstr/>
  </property>
  <property fmtid="{D5CDD505-2E9C-101B-9397-08002B2CF9AE}" pid="51" name="Beleidsthema">
    <vt:lpwstr/>
  </property>
  <property fmtid="{D5CDD505-2E9C-101B-9397-08002B2CF9AE}" pid="52" name="PNHBedrijfsproces">
    <vt:lpwstr/>
  </property>
  <property fmtid="{D5CDD505-2E9C-101B-9397-08002B2CF9AE}" pid="53" name="Projectactiviteit">
    <vt:lpwstr/>
  </property>
  <property fmtid="{D5CDD505-2E9C-101B-9397-08002B2CF9AE}" pid="54" name="e3b34194e53f42cda968a65aa076568b">
    <vt:lpwstr/>
  </property>
  <property fmtid="{D5CDD505-2E9C-101B-9397-08002B2CF9AE}" pid="55" name="g885bc7ff7c74afcad9e1f351ef621c8">
    <vt:lpwstr/>
  </property>
  <property fmtid="{D5CDD505-2E9C-101B-9397-08002B2CF9AE}" pid="56" name="j3178a27eff5453fac94614d7a6a9e08">
    <vt:lpwstr/>
  </property>
  <property fmtid="{D5CDD505-2E9C-101B-9397-08002B2CF9AE}" pid="57" name="Gerelateerde applicatie">
    <vt:lpwstr/>
  </property>
  <property fmtid="{D5CDD505-2E9C-101B-9397-08002B2CF9AE}" pid="58" name="Grondslag openbaar">
    <vt:lpwstr/>
  </property>
  <property fmtid="{D5CDD505-2E9C-101B-9397-08002B2CF9AE}" pid="59" name="ge2120871af745b1ae0504045904b319">
    <vt:lpwstr/>
  </property>
  <property fmtid="{D5CDD505-2E9C-101B-9397-08002B2CF9AE}" pid="60" name="Weg- vaarwegnummer">
    <vt:lpwstr/>
  </property>
  <property fmtid="{D5CDD505-2E9C-101B-9397-08002B2CF9AE}" pid="61" name="Domein">
    <vt:lpwstr/>
  </property>
  <property fmtid="{D5CDD505-2E9C-101B-9397-08002B2CF9AE}" pid="62" name="Soort record">
    <vt:lpwstr/>
  </property>
  <property fmtid="{D5CDD505-2E9C-101B-9397-08002B2CF9AE}" pid="63" name="Aanvang bewaartermijn">
    <vt:lpwstr/>
  </property>
  <property fmtid="{D5CDD505-2E9C-101B-9397-08002B2CF9AE}" pid="64" name="Soort toezicht">
    <vt:lpwstr/>
  </property>
  <property fmtid="{D5CDD505-2E9C-101B-9397-08002B2CF9AE}" pid="65" name="Locatie verplaatsen">
    <vt:lpwstr/>
  </property>
  <property fmtid="{D5CDD505-2E9C-101B-9397-08002B2CF9AE}" pid="66" name="Type aanbestedingsdossier">
    <vt:lpwstr/>
  </property>
  <property fmtid="{D5CDD505-2E9C-101B-9397-08002B2CF9AE}" pid="67" name="_docset_NoMedatataSyncRequired">
    <vt:lpwstr>False</vt:lpwstr>
  </property>
  <property fmtid="{D5CDD505-2E9C-101B-9397-08002B2CF9AE}" pid="68" name="Geheimhouding bekrachtigd door PS">
    <vt:bool>false</vt:bool>
  </property>
  <property fmtid="{D5CDD505-2E9C-101B-9397-08002B2CF9AE}" pid="69" name="MediaServiceImageTags">
    <vt:lpwstr/>
  </property>
  <property fmtid="{D5CDD505-2E9C-101B-9397-08002B2CF9AE}" pid="70" name="Status_x0020_document">
    <vt:lpwstr/>
  </property>
  <property fmtid="{D5CDD505-2E9C-101B-9397-08002B2CF9AE}" pid="71" name="Grondslag_x0020_openbaar">
    <vt:lpwstr/>
  </property>
  <property fmtid="{D5CDD505-2E9C-101B-9397-08002B2CF9AE}" pid="72" name="Aanvang_x0020_bewaartermijn">
    <vt:lpwstr/>
  </property>
  <property fmtid="{D5CDD505-2E9C-101B-9397-08002B2CF9AE}" pid="73" name="Grondslag_x0020_voor_x0020_geheimhouding1">
    <vt:lpwstr/>
  </property>
  <property fmtid="{D5CDD505-2E9C-101B-9397-08002B2CF9AE}" pid="74" name="Type_x0020_aanbestedingsdossier">
    <vt:lpwstr/>
  </property>
  <property fmtid="{D5CDD505-2E9C-101B-9397-08002B2CF9AE}" pid="75" name="Geheimhouding_x0020_opgelegd_x0020_door">
    <vt:lpwstr/>
  </property>
  <property fmtid="{D5CDD505-2E9C-101B-9397-08002B2CF9AE}" pid="76" name="Kwalificatie_x0020_integriteit">
    <vt:lpwstr/>
  </property>
  <property fmtid="{D5CDD505-2E9C-101B-9397-08002B2CF9AE}" pid="77" name="Gerelateerde_x0020_applicatie">
    <vt:lpwstr/>
  </property>
  <property fmtid="{D5CDD505-2E9C-101B-9397-08002B2CF9AE}" pid="78" name="PNH_x002d_gebied">
    <vt:lpwstr/>
  </property>
  <property fmtid="{D5CDD505-2E9C-101B-9397-08002B2CF9AE}" pid="79" name="Locatie_x0020_verplaatsen">
    <vt:lpwstr/>
  </property>
  <property fmtid="{D5CDD505-2E9C-101B-9397-08002B2CF9AE}" pid="80" name="Status_x0020_dossier">
    <vt:lpwstr>1;#In behandeling|4c7b17d3-99d4-47d2-96b3-f1007e31f881</vt:lpwstr>
  </property>
  <property fmtid="{D5CDD505-2E9C-101B-9397-08002B2CF9AE}" pid="81" name="Soort_x0020_toezicht">
    <vt:lpwstr/>
  </property>
  <property fmtid="{D5CDD505-2E9C-101B-9397-08002B2CF9AE}" pid="82" name="Weg_x002d__x0020_vaarwegnummer">
    <vt:lpwstr/>
  </property>
  <property fmtid="{D5CDD505-2E9C-101B-9397-08002B2CF9AE}" pid="83" name="Soort_x0020_record">
    <vt:lpwstr/>
  </property>
  <property fmtid="{D5CDD505-2E9C-101B-9397-08002B2CF9AE}" pid="84" name="Organisatieonderdeel">
    <vt:lpwstr>53</vt:lpwstr>
  </property>
</Properties>
</file>